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CC899" w14:textId="77777777" w:rsidR="00950747" w:rsidRPr="00184CE7" w:rsidRDefault="00997F14" w:rsidP="00950747">
      <w:pPr>
        <w:pStyle w:val="Tytu"/>
        <w:jc w:val="right"/>
        <w:rPr>
          <w:b w:val="0"/>
          <w:bCs w:val="0"/>
          <w:sz w:val="20"/>
          <w:szCs w:val="20"/>
        </w:rPr>
      </w:pPr>
      <w:r>
        <w:t xml:space="preserve">   </w:t>
      </w:r>
      <w:r w:rsidR="00CD6897">
        <w:tab/>
      </w:r>
      <w:r w:rsidR="00CD6897">
        <w:tab/>
      </w:r>
      <w:r w:rsidR="00CD6897">
        <w:tab/>
      </w:r>
      <w:r w:rsidR="00CD6897">
        <w:tab/>
      </w:r>
      <w:r w:rsidR="00CD6897">
        <w:tab/>
      </w:r>
      <w:r w:rsidR="00CD6897">
        <w:tab/>
      </w:r>
      <w:r w:rsidR="00D8678B" w:rsidRPr="00184CE7">
        <w:rPr>
          <w:b w:val="0"/>
          <w:bCs w:val="0"/>
          <w:sz w:val="20"/>
          <w:szCs w:val="20"/>
        </w:rPr>
        <w:t xml:space="preserve">Załącznik nr </w:t>
      </w:r>
      <w:r w:rsidR="006F31E2" w:rsidRPr="00184CE7">
        <w:rPr>
          <w:b w:val="0"/>
          <w:bCs w:val="0"/>
          <w:sz w:val="20"/>
          <w:szCs w:val="20"/>
        </w:rPr>
        <w:t>1.5</w:t>
      </w:r>
      <w:r w:rsidR="00D8678B" w:rsidRPr="00184CE7">
        <w:rPr>
          <w:b w:val="0"/>
          <w:bCs w:val="0"/>
          <w:sz w:val="20"/>
          <w:szCs w:val="20"/>
        </w:rPr>
        <w:t xml:space="preserve"> do Zarządzenia</w:t>
      </w:r>
      <w:r w:rsidR="002A22BF" w:rsidRPr="00184CE7">
        <w:rPr>
          <w:b w:val="0"/>
          <w:bCs w:val="0"/>
          <w:sz w:val="20"/>
          <w:szCs w:val="20"/>
        </w:rPr>
        <w:t xml:space="preserve"> Rektora UR </w:t>
      </w:r>
    </w:p>
    <w:p w14:paraId="316042F2" w14:textId="54516B54" w:rsidR="006E5D65" w:rsidRPr="00950747" w:rsidRDefault="00CD6897" w:rsidP="00950747">
      <w:pPr>
        <w:pStyle w:val="Tytu"/>
        <w:jc w:val="right"/>
        <w:rPr>
          <w:b w:val="0"/>
          <w:bCs w:val="0"/>
        </w:rPr>
      </w:pPr>
      <w:r w:rsidRPr="00184CE7">
        <w:rPr>
          <w:b w:val="0"/>
          <w:bCs w:val="0"/>
          <w:sz w:val="20"/>
          <w:szCs w:val="20"/>
        </w:rPr>
        <w:t xml:space="preserve"> nr </w:t>
      </w:r>
      <w:r w:rsidR="00A00233">
        <w:rPr>
          <w:b w:val="0"/>
          <w:bCs w:val="0"/>
          <w:sz w:val="20"/>
          <w:szCs w:val="20"/>
        </w:rPr>
        <w:t>7/2023</w:t>
      </w:r>
    </w:p>
    <w:p w14:paraId="54F500E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630603A" w14:textId="53BF9B73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E87C88">
        <w:rPr>
          <w:rFonts w:ascii="Corbel" w:hAnsi="Corbel"/>
          <w:i/>
          <w:smallCaps/>
          <w:sz w:val="24"/>
          <w:szCs w:val="24"/>
        </w:rPr>
        <w:t xml:space="preserve"> 20</w:t>
      </w:r>
      <w:r w:rsidR="00A00233">
        <w:rPr>
          <w:rFonts w:ascii="Corbel" w:hAnsi="Corbel"/>
          <w:i/>
          <w:smallCaps/>
          <w:sz w:val="24"/>
          <w:szCs w:val="24"/>
        </w:rPr>
        <w:t>24</w:t>
      </w:r>
      <w:r w:rsidR="00E87C88">
        <w:rPr>
          <w:rFonts w:ascii="Corbel" w:hAnsi="Corbel"/>
          <w:i/>
          <w:smallCaps/>
          <w:sz w:val="24"/>
          <w:szCs w:val="24"/>
        </w:rPr>
        <w:t xml:space="preserve"> – </w:t>
      </w:r>
      <w:r w:rsidR="0065494D">
        <w:rPr>
          <w:rFonts w:ascii="Corbel" w:hAnsi="Corbel"/>
          <w:i/>
          <w:smallCaps/>
          <w:sz w:val="24"/>
          <w:szCs w:val="24"/>
        </w:rPr>
        <w:t>202</w:t>
      </w:r>
      <w:r w:rsidR="00A00233">
        <w:rPr>
          <w:rFonts w:ascii="Corbel" w:hAnsi="Corbel"/>
          <w:i/>
          <w:smallCaps/>
          <w:sz w:val="24"/>
          <w:szCs w:val="24"/>
        </w:rPr>
        <w:t>9</w:t>
      </w:r>
    </w:p>
    <w:p w14:paraId="18E887C2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BACEC87" w14:textId="35F50268" w:rsidR="00445970" w:rsidRPr="00EA4832" w:rsidRDefault="00E87C88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</w:t>
      </w:r>
      <w:r w:rsidR="002D4E78">
        <w:rPr>
          <w:rFonts w:ascii="Corbel" w:hAnsi="Corbel"/>
          <w:sz w:val="20"/>
          <w:szCs w:val="20"/>
        </w:rPr>
        <w:t xml:space="preserve"> </w:t>
      </w:r>
      <w:r w:rsidR="0065494D">
        <w:rPr>
          <w:rFonts w:ascii="Corbel" w:hAnsi="Corbel"/>
          <w:sz w:val="20"/>
          <w:szCs w:val="20"/>
        </w:rPr>
        <w:t>202</w:t>
      </w:r>
      <w:r w:rsidR="00A00233">
        <w:rPr>
          <w:rFonts w:ascii="Corbel" w:hAnsi="Corbel"/>
          <w:sz w:val="20"/>
          <w:szCs w:val="20"/>
        </w:rPr>
        <w:t>8</w:t>
      </w:r>
      <w:r>
        <w:rPr>
          <w:rFonts w:ascii="Corbel" w:hAnsi="Corbel"/>
          <w:sz w:val="20"/>
          <w:szCs w:val="20"/>
        </w:rPr>
        <w:t>/</w:t>
      </w:r>
      <w:r w:rsidR="0065494D">
        <w:rPr>
          <w:rFonts w:ascii="Corbel" w:hAnsi="Corbel"/>
          <w:sz w:val="20"/>
          <w:szCs w:val="20"/>
        </w:rPr>
        <w:t>2</w:t>
      </w:r>
      <w:r w:rsidR="00A00233">
        <w:rPr>
          <w:rFonts w:ascii="Corbel" w:hAnsi="Corbel"/>
          <w:sz w:val="20"/>
          <w:szCs w:val="20"/>
        </w:rPr>
        <w:t>9</w:t>
      </w:r>
    </w:p>
    <w:p w14:paraId="23FAC2B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60CF83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2A4C477" w14:textId="77777777" w:rsidTr="26D20215">
        <w:tc>
          <w:tcPr>
            <w:tcW w:w="2694" w:type="dxa"/>
            <w:vAlign w:val="center"/>
          </w:tcPr>
          <w:p w14:paraId="1A9B3AF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032A9B1" w14:textId="77777777" w:rsidR="0085747A" w:rsidRPr="009C54AE" w:rsidRDefault="00787D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Konstruowani</w:t>
            </w:r>
            <w:r w:rsidR="000A5476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65494D">
              <w:rPr>
                <w:rFonts w:ascii="Corbel" w:hAnsi="Corbel"/>
                <w:b w:val="0"/>
                <w:sz w:val="24"/>
                <w:szCs w:val="24"/>
              </w:rPr>
              <w:t xml:space="preserve"> programów pracy w przedszkolu</w:t>
            </w:r>
          </w:p>
        </w:tc>
      </w:tr>
      <w:tr w:rsidR="0085747A" w:rsidRPr="009C54AE" w14:paraId="6C66637A" w14:textId="77777777" w:rsidTr="26D20215">
        <w:tc>
          <w:tcPr>
            <w:tcW w:w="2694" w:type="dxa"/>
            <w:vAlign w:val="center"/>
          </w:tcPr>
          <w:p w14:paraId="4611E8E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8213120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616871D" w14:textId="77777777" w:rsidTr="26D20215">
        <w:tc>
          <w:tcPr>
            <w:tcW w:w="2694" w:type="dxa"/>
            <w:vAlign w:val="center"/>
          </w:tcPr>
          <w:p w14:paraId="2F032AC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78C8D54" w14:textId="77777777" w:rsidR="0085747A" w:rsidRPr="009C54AE" w:rsidRDefault="0086697F" w:rsidP="00E87C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2FB375B7" w14:textId="77777777" w:rsidTr="26D20215">
        <w:tc>
          <w:tcPr>
            <w:tcW w:w="2694" w:type="dxa"/>
            <w:vAlign w:val="center"/>
          </w:tcPr>
          <w:p w14:paraId="394A34D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ED9AC4A" w14:textId="77777777" w:rsidR="0085747A" w:rsidRPr="009C54AE" w:rsidRDefault="008669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425E570" w14:textId="77777777" w:rsidTr="26D20215">
        <w:tc>
          <w:tcPr>
            <w:tcW w:w="2694" w:type="dxa"/>
            <w:vAlign w:val="center"/>
          </w:tcPr>
          <w:p w14:paraId="12B7B7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D0501E1" w14:textId="77777777" w:rsidR="0085747A" w:rsidRPr="009C54AE" w:rsidRDefault="00E87C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65494D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7EEC4BC0" w14:textId="77777777" w:rsidTr="26D20215">
        <w:tc>
          <w:tcPr>
            <w:tcW w:w="2694" w:type="dxa"/>
            <w:vAlign w:val="center"/>
          </w:tcPr>
          <w:p w14:paraId="2CDFC53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9DAC6B" w14:textId="77777777" w:rsidR="0085747A" w:rsidRPr="009C54AE" w:rsidRDefault="0065494D" w:rsidP="00E87C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5062E1BA" w14:textId="77777777" w:rsidTr="26D20215">
        <w:tc>
          <w:tcPr>
            <w:tcW w:w="2694" w:type="dxa"/>
            <w:vAlign w:val="center"/>
          </w:tcPr>
          <w:p w14:paraId="4A22FE8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B8AA183" w14:textId="77777777" w:rsidR="0085747A" w:rsidRPr="009C54AE" w:rsidRDefault="00F717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3D891876" w14:textId="77777777" w:rsidTr="26D20215">
        <w:tc>
          <w:tcPr>
            <w:tcW w:w="2694" w:type="dxa"/>
            <w:vAlign w:val="center"/>
          </w:tcPr>
          <w:p w14:paraId="7C7A6CD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FAD7C5E" w14:textId="77777777" w:rsidR="0085747A" w:rsidRPr="009C54AE" w:rsidRDefault="00F717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FCC467B" w14:textId="77777777" w:rsidTr="26D20215">
        <w:tc>
          <w:tcPr>
            <w:tcW w:w="2694" w:type="dxa"/>
            <w:vAlign w:val="center"/>
          </w:tcPr>
          <w:p w14:paraId="4F7C398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BB73DD7" w14:textId="77777777" w:rsidR="0085747A" w:rsidRPr="009C54AE" w:rsidRDefault="00E87C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9 i 10</w:t>
            </w:r>
          </w:p>
        </w:tc>
      </w:tr>
      <w:tr w:rsidR="0085747A" w:rsidRPr="009C54AE" w14:paraId="6ADEFB50" w14:textId="77777777" w:rsidTr="26D20215">
        <w:tc>
          <w:tcPr>
            <w:tcW w:w="2694" w:type="dxa"/>
            <w:vAlign w:val="center"/>
          </w:tcPr>
          <w:p w14:paraId="0AB8D3C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011FD" w14:textId="77777777" w:rsidR="0085747A" w:rsidRPr="009C54AE" w:rsidRDefault="008E41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782DF8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57E8FBCF" w14:textId="77777777" w:rsidTr="26D20215">
        <w:tc>
          <w:tcPr>
            <w:tcW w:w="2694" w:type="dxa"/>
            <w:vAlign w:val="center"/>
          </w:tcPr>
          <w:p w14:paraId="075C153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2A5A648" w14:textId="77777777" w:rsidR="00923D7D" w:rsidRPr="009C54AE" w:rsidRDefault="008E41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7179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00900BEE" w14:textId="77777777" w:rsidTr="26D20215">
        <w:tc>
          <w:tcPr>
            <w:tcW w:w="2694" w:type="dxa"/>
            <w:vAlign w:val="center"/>
          </w:tcPr>
          <w:p w14:paraId="2011248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CB2C082" w14:textId="587DB7D3" w:rsidR="0085747A" w:rsidRPr="009C54AE" w:rsidRDefault="78B4BFD0" w:rsidP="26D202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6D20215"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  <w:tr w:rsidR="0085747A" w:rsidRPr="009C54AE" w14:paraId="0017BFB3" w14:textId="77777777" w:rsidTr="26D20215">
        <w:tc>
          <w:tcPr>
            <w:tcW w:w="2694" w:type="dxa"/>
            <w:vAlign w:val="center"/>
          </w:tcPr>
          <w:p w14:paraId="31264E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5A32D90" w14:textId="77777777" w:rsidR="0085747A" w:rsidRPr="009C54AE" w:rsidRDefault="009154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</w:tbl>
    <w:p w14:paraId="2A21F1B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3428D5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B3678D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3C609E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9FA5DF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8ED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2521F6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6C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4E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2B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1472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CF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AB8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887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06A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5B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0F495E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228B" w14:textId="77777777" w:rsidR="00015B8F" w:rsidRPr="009C54AE" w:rsidRDefault="00E87C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2496" w14:textId="77777777" w:rsidR="00015B8F" w:rsidRPr="009C54AE" w:rsidRDefault="001E550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4C29" w14:textId="77777777" w:rsidR="00015B8F" w:rsidRPr="009C54AE" w:rsidRDefault="001E550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87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B1B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E10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5C5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B2E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0E7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FC4B" w14:textId="77777777" w:rsidR="00015B8F" w:rsidRPr="009C54AE" w:rsidRDefault="001E550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1CCC7FD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6B6E" w14:textId="77777777" w:rsidR="0030395F" w:rsidRPr="009C54AE" w:rsidRDefault="00E87C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0A65" w14:textId="77777777" w:rsidR="0030395F" w:rsidRPr="009C54AE" w:rsidRDefault="001E550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7757" w14:textId="77777777" w:rsidR="0030395F" w:rsidRPr="009C54AE" w:rsidRDefault="001E550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3CB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18E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9A1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DFA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390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4A1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22AF" w14:textId="77777777" w:rsidR="0030395F" w:rsidRPr="009C54AE" w:rsidRDefault="001E550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C516D7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AE0581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B9FAA7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75A8D37" w14:textId="77777777" w:rsidR="0085747A" w:rsidRPr="009C54AE" w:rsidRDefault="001E550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- </w:t>
      </w:r>
      <w:r w:rsidR="00C8327D"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7E83A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18C07F" w14:textId="33F0E13A" w:rsidR="009C54AE" w:rsidRDefault="00E22FBC" w:rsidP="26D2021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 w:rsidRPr="26D20215">
        <w:rPr>
          <w:rFonts w:ascii="Corbel" w:hAnsi="Corbel"/>
          <w:smallCaps w:val="0"/>
        </w:rPr>
        <w:t xml:space="preserve">1.3 </w:t>
      </w:r>
      <w:r>
        <w:tab/>
      </w:r>
      <w:r w:rsidRPr="26D20215">
        <w:rPr>
          <w:rFonts w:ascii="Corbel" w:hAnsi="Corbel"/>
          <w:smallCaps w:val="0"/>
        </w:rPr>
        <w:t>For</w:t>
      </w:r>
      <w:r w:rsidR="00445970" w:rsidRPr="26D20215">
        <w:rPr>
          <w:rFonts w:ascii="Corbel" w:hAnsi="Corbel"/>
          <w:smallCaps w:val="0"/>
        </w:rPr>
        <w:t xml:space="preserve">ma zaliczenia przedmiotu </w:t>
      </w:r>
      <w:r w:rsidRPr="26D20215">
        <w:rPr>
          <w:rFonts w:ascii="Corbel" w:hAnsi="Corbel"/>
          <w:smallCaps w:val="0"/>
        </w:rPr>
        <w:t xml:space="preserve">(z toku) </w:t>
      </w:r>
      <w:r w:rsidR="001E5508" w:rsidRPr="26D20215">
        <w:rPr>
          <w:rFonts w:ascii="Corbel" w:hAnsi="Corbel"/>
          <w:b w:val="0"/>
          <w:smallCaps w:val="0"/>
        </w:rPr>
        <w:t>(egzamin, zaliczenie z oceną)</w:t>
      </w:r>
    </w:p>
    <w:p w14:paraId="179DC85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F4F4CC" w14:textId="373199C9" w:rsidR="00E960BB" w:rsidRPr="009C54AE" w:rsidRDefault="0085747A" w:rsidP="26D20215">
      <w:pPr>
        <w:pStyle w:val="Punktygwne"/>
        <w:spacing w:before="0" w:after="0"/>
        <w:rPr>
          <w:rFonts w:ascii="Corbel" w:hAnsi="Corbel"/>
        </w:rPr>
      </w:pPr>
      <w:r w:rsidRPr="26D20215">
        <w:rPr>
          <w:rFonts w:ascii="Corbel" w:hAnsi="Corbel"/>
        </w:rPr>
        <w:t>2</w:t>
      </w:r>
      <w:r w:rsidR="7AC354B4" w:rsidRPr="26D20215">
        <w:rPr>
          <w:rFonts w:ascii="Corbel" w:eastAsia="Corbel" w:hAnsi="Corbel" w:cs="Corbel"/>
          <w:bCs/>
          <w:szCs w:val="24"/>
        </w:rPr>
        <w:t xml:space="preserve"> Wymagania wstępne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70"/>
      </w:tblGrid>
      <w:tr w:rsidR="26D20215" w14:paraId="50F11200" w14:textId="77777777" w:rsidTr="26D20215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0EF292" w14:textId="449EC2A9" w:rsidR="26D20215" w:rsidRDefault="26D20215" w:rsidP="26D20215">
            <w:pPr>
              <w:spacing w:before="40" w:after="40"/>
            </w:pPr>
            <w:r w:rsidRPr="26D20215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Student posiada wiedzę z Pedagogiki: ogólnej, przedszkolnej, Teorii kształcenia i wychowania.</w:t>
            </w:r>
          </w:p>
        </w:tc>
      </w:tr>
    </w:tbl>
    <w:p w14:paraId="1E8CE0AA" w14:textId="3E0D0072" w:rsidR="00E960BB" w:rsidRPr="009C54AE" w:rsidRDefault="7AC354B4" w:rsidP="26D20215">
      <w:pPr>
        <w:spacing w:after="0"/>
      </w:pPr>
      <w:r w:rsidRPr="26D20215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6FD51FAB" w14:textId="6A4BB077" w:rsidR="00E960BB" w:rsidRPr="009C54AE" w:rsidRDefault="7AC354B4" w:rsidP="26D20215">
      <w:pPr>
        <w:spacing w:after="0"/>
      </w:pPr>
      <w:r w:rsidRPr="26D20215">
        <w:rPr>
          <w:rFonts w:ascii="Corbel" w:eastAsia="Corbel" w:hAnsi="Corbel" w:cs="Corbel"/>
          <w:b/>
          <w:bCs/>
          <w:smallCaps/>
          <w:sz w:val="24"/>
          <w:szCs w:val="24"/>
        </w:rPr>
        <w:t>3. cele, efekty uczenia się, treści Programowe i stosowane metody Dydaktyczne</w:t>
      </w:r>
    </w:p>
    <w:p w14:paraId="6E697628" w14:textId="5F84E3E4" w:rsidR="00E960BB" w:rsidRPr="009C54AE" w:rsidRDefault="7AC354B4" w:rsidP="26D20215">
      <w:pPr>
        <w:spacing w:after="0"/>
        <w:ind w:left="360"/>
        <w:jc w:val="both"/>
      </w:pPr>
      <w:r w:rsidRPr="26D20215">
        <w:rPr>
          <w:rFonts w:ascii="Corbel" w:eastAsia="Corbel" w:hAnsi="Corbel" w:cs="Corbel"/>
          <w:b/>
          <w:bCs/>
          <w:sz w:val="24"/>
          <w:szCs w:val="24"/>
        </w:rPr>
        <w:lastRenderedPageBreak/>
        <w:t>3.1 Cele przedmiotu</w:t>
      </w:r>
    </w:p>
    <w:p w14:paraId="31824255" w14:textId="1D3D2AC0" w:rsidR="00E960BB" w:rsidRPr="009C54AE" w:rsidRDefault="7AC354B4" w:rsidP="26D20215">
      <w:pPr>
        <w:spacing w:after="0"/>
        <w:ind w:left="360"/>
        <w:jc w:val="both"/>
      </w:pPr>
      <w:r w:rsidRPr="26D20215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51"/>
        <w:gridCol w:w="8819"/>
      </w:tblGrid>
      <w:tr w:rsidR="26D20215" w14:paraId="5A34CEAD" w14:textId="77777777" w:rsidTr="26D20215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04844D" w14:textId="4CAC781B" w:rsidR="26D20215" w:rsidRDefault="26D20215" w:rsidP="26D20215">
            <w:pPr>
              <w:spacing w:before="40" w:after="4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455F42" w14:textId="714F9080" w:rsidR="26D20215" w:rsidRDefault="26D20215" w:rsidP="26D20215">
            <w:pPr>
              <w:spacing w:before="40" w:after="4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Zapoznanie studentów z zagadnieniami dotyczącymi konstruowania programu edukacyjnego, z uwzględnieniem możliwości rozwojowych dziecka w wieku przedszkolnym.</w:t>
            </w:r>
          </w:p>
        </w:tc>
      </w:tr>
      <w:tr w:rsidR="26D20215" w14:paraId="01E16980" w14:textId="77777777" w:rsidTr="26D20215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34A2C9" w14:textId="0A235956" w:rsidR="26D20215" w:rsidRDefault="26D20215" w:rsidP="26D20215">
            <w:pPr>
              <w:spacing w:before="40" w:after="4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75A252" w14:textId="18B1C028" w:rsidR="26D20215" w:rsidRDefault="26D20215" w:rsidP="26D20215">
            <w:pPr>
              <w:spacing w:before="40" w:after="4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Program nauczania jako opis sposobu realizacji celów wychowania i kształcenia oraz treści zawartych w podstawie programowej do etapu: edukacja przedszkolna.</w:t>
            </w:r>
          </w:p>
        </w:tc>
      </w:tr>
      <w:tr w:rsidR="26D20215" w14:paraId="729D926A" w14:textId="77777777" w:rsidTr="26D20215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610C7C" w14:textId="0C92111B" w:rsidR="26D20215" w:rsidRDefault="26D20215" w:rsidP="26D20215">
            <w:pPr>
              <w:spacing w:before="40" w:after="4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3310CA" w14:textId="05D64EBC" w:rsidR="26D20215" w:rsidRDefault="26D20215" w:rsidP="26D20215">
            <w:pPr>
              <w:spacing w:before="40" w:after="4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Kształcenie przekonania o zaletach samodzielnego konstruowania programu pracy przedszkola przez nauczyciela jako czynnika wpływającego na podniesienie jakości pracy przedszkola.</w:t>
            </w:r>
          </w:p>
        </w:tc>
      </w:tr>
    </w:tbl>
    <w:p w14:paraId="27D59E64" w14:textId="5C6631BE" w:rsidR="00E960BB" w:rsidRPr="009C54AE" w:rsidRDefault="7AC354B4" w:rsidP="26D20215">
      <w:pPr>
        <w:spacing w:after="0"/>
      </w:pPr>
      <w:r w:rsidRPr="26D20215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3C700E71" w14:textId="5DD708FB" w:rsidR="00E960BB" w:rsidRPr="009C54AE" w:rsidRDefault="7AC354B4" w:rsidP="26D20215">
      <w:pPr>
        <w:spacing w:after="0"/>
        <w:ind w:left="426"/>
      </w:pPr>
      <w:r w:rsidRPr="26D20215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26D20215">
        <w:rPr>
          <w:rFonts w:ascii="Corbel" w:eastAsia="Corbel" w:hAnsi="Corbel" w:cs="Corbel"/>
          <w:sz w:val="24"/>
          <w:szCs w:val="24"/>
        </w:rPr>
        <w:t xml:space="preserve"> </w:t>
      </w:r>
    </w:p>
    <w:p w14:paraId="377D618E" w14:textId="013BF3E2" w:rsidR="00E960BB" w:rsidRPr="009C54AE" w:rsidRDefault="7AC354B4" w:rsidP="26D20215">
      <w:pPr>
        <w:spacing w:after="0"/>
      </w:pPr>
      <w:r w:rsidRPr="26D20215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01"/>
        <w:gridCol w:w="6096"/>
        <w:gridCol w:w="1950"/>
      </w:tblGrid>
      <w:tr w:rsidR="26D20215" w14:paraId="2E9DDE22" w14:textId="77777777" w:rsidTr="066E7A35">
        <w:trPr>
          <w:trHeight w:val="300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8DBC29" w14:textId="632EE2C3" w:rsidR="26D20215" w:rsidRDefault="26D20215" w:rsidP="26D20215">
            <w:pPr>
              <w:spacing w:after="0"/>
              <w:jc w:val="center"/>
            </w:pPr>
            <w:r w:rsidRPr="26D20215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>EK</w:t>
            </w:r>
            <w:r w:rsidRPr="26D20215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C39D4C" w14:textId="1565A155" w:rsidR="26D20215" w:rsidRDefault="26D20215" w:rsidP="26D20215">
            <w:pPr>
              <w:spacing w:after="0"/>
              <w:jc w:val="center"/>
            </w:pPr>
            <w:r w:rsidRPr="26D20215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D43BE9" w14:textId="24F4F128" w:rsidR="26D20215" w:rsidRDefault="26D20215" w:rsidP="26D20215">
            <w:pPr>
              <w:spacing w:after="0"/>
              <w:jc w:val="center"/>
            </w:pPr>
            <w:r w:rsidRPr="26D20215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Odniesienie do efektów  kierunkowych </w:t>
            </w:r>
            <w:hyperlink r:id="rId11" w:anchor="_ftn1">
              <w:r w:rsidRPr="26D20215">
                <w:rPr>
                  <w:rStyle w:val="Hipercze"/>
                  <w:rFonts w:ascii="Corbel" w:eastAsia="Corbel" w:hAnsi="Corbel" w:cs="Corbel"/>
                  <w:smallCaps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26D20215" w14:paraId="01103598" w14:textId="77777777" w:rsidTr="066E7A35">
        <w:trPr>
          <w:trHeight w:val="300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E79C9B" w14:textId="50E14865" w:rsidR="26D20215" w:rsidRDefault="26D20215" w:rsidP="26D20215">
            <w:pPr>
              <w:spacing w:after="0"/>
            </w:pPr>
            <w:r w:rsidRPr="26D20215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F2166B" w14:textId="13EDE7DE" w:rsidR="26D20215" w:rsidRPr="00F52279" w:rsidRDefault="26D20215" w:rsidP="26D20215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Student zna i rozumie</w:t>
            </w:r>
          </w:p>
          <w:p w14:paraId="7954F5F3" w14:textId="18C7F656" w:rsidR="26D20215" w:rsidRPr="00F52279" w:rsidRDefault="26D20215" w:rsidP="26D20215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 xml:space="preserve">C.W.3. zasady: projektowania </w:t>
            </w:r>
          </w:p>
          <w:p w14:paraId="1AF81687" w14:textId="66E5176B" w:rsidR="26D20215" w:rsidRPr="00F52279" w:rsidRDefault="26D20215" w:rsidP="26D20215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F52279">
              <w:rPr>
                <w:rFonts w:ascii="Corbel" w:eastAsia="Corbel" w:hAnsi="Corbel" w:cs="Corbel"/>
                <w:sz w:val="24"/>
                <w:szCs w:val="24"/>
              </w:rPr>
              <w:t>spersonalizowanych strategii edukacyjnych w przedszkolu i klasach I–III szkoły podstawowej, konstruowania wiedzy w przedszkolu i klasach I–III szkoły podstawowej, integrowania wiedzy i umiejętności dzieci w przedszkolu i uczniów w klasach I–III szkoły podstawowej, projektowania i prowadzenia działań pedagogicznych, rozpoznawania potrzeb, możliwości i uzdolnień dziecka lub ucznia, a także planowania, realizacji i oceny spersonalizowanych programów kształcenia i wychowania;</w:t>
            </w:r>
          </w:p>
        </w:tc>
        <w:tc>
          <w:tcPr>
            <w:tcW w:w="1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EF3428" w14:textId="4ED7292F" w:rsidR="26D20215" w:rsidRDefault="26D20215" w:rsidP="26D20215">
            <w:pPr>
              <w:spacing w:after="0"/>
            </w:pPr>
            <w:r w:rsidRPr="26D20215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  <w:p w14:paraId="7B27E1B2" w14:textId="7D31DB58" w:rsidR="26D20215" w:rsidRDefault="26D20215" w:rsidP="26D20215">
            <w:pPr>
              <w:spacing w:after="0"/>
            </w:pPr>
            <w:r w:rsidRPr="26D20215">
              <w:rPr>
                <w:rFonts w:ascii="Corbel" w:eastAsia="Corbel" w:hAnsi="Corbel" w:cs="Corbel"/>
                <w:smallCaps/>
                <w:sz w:val="24"/>
                <w:szCs w:val="24"/>
              </w:rPr>
              <w:t>PPiW.W14</w:t>
            </w:r>
          </w:p>
        </w:tc>
      </w:tr>
      <w:tr w:rsidR="26D20215" w14:paraId="7C470FB3" w14:textId="77777777" w:rsidTr="066E7A35">
        <w:trPr>
          <w:trHeight w:val="300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3FE2A2" w14:textId="42E50725" w:rsidR="26D20215" w:rsidRDefault="26D20215" w:rsidP="26D20215">
            <w:pPr>
              <w:spacing w:after="0"/>
            </w:pPr>
            <w:r w:rsidRPr="26D20215">
              <w:rPr>
                <w:rFonts w:ascii="Corbel" w:eastAsia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9E40FD" w14:textId="5FFFB37A" w:rsidR="26D20215" w:rsidRPr="00F52279" w:rsidRDefault="26D20215" w:rsidP="26D20215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66E7A35">
              <w:rPr>
                <w:rFonts w:ascii="Corbel" w:eastAsia="Corbel" w:hAnsi="Corbel" w:cs="Corbel"/>
                <w:sz w:val="24"/>
                <w:szCs w:val="24"/>
              </w:rPr>
              <w:t>C.w.4. Kryteria i sposoby krytycznej oceny oraz doboru programów i podręczników szkolnych: teoretyczno-metodyczne założenia konstruowania programu pracy wychowawczo-dydaktycznej w przedszkolu i klasach i–iii szkoły podstawowej, ukryty program przedszkola lub szkoły, programy i podręczniki w edukacji przedszkolnej i wczesnoszkolnej;</w:t>
            </w:r>
          </w:p>
        </w:tc>
        <w:tc>
          <w:tcPr>
            <w:tcW w:w="1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94D6A8" w14:textId="57903883" w:rsidR="26D20215" w:rsidRDefault="26D20215" w:rsidP="26D20215">
            <w:pPr>
              <w:spacing w:after="0"/>
            </w:pPr>
            <w:r w:rsidRPr="26D20215">
              <w:rPr>
                <w:rFonts w:ascii="Corbel" w:eastAsia="Corbel" w:hAnsi="Corbel" w:cs="Corbel"/>
                <w:smallCaps/>
                <w:sz w:val="24"/>
                <w:szCs w:val="24"/>
              </w:rPr>
              <w:t>PPiW.W13</w:t>
            </w:r>
          </w:p>
        </w:tc>
      </w:tr>
      <w:tr w:rsidR="26D20215" w14:paraId="5F8AD550" w14:textId="77777777" w:rsidTr="066E7A35">
        <w:trPr>
          <w:trHeight w:val="510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5E1D8A" w14:textId="6798B75B" w:rsidR="26D20215" w:rsidRDefault="26D20215" w:rsidP="26D20215">
            <w:pPr>
              <w:spacing w:after="0"/>
            </w:pPr>
            <w:r w:rsidRPr="26D20215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7FC1F7" w14:textId="72F834CD" w:rsidR="26D20215" w:rsidRDefault="26D20215" w:rsidP="26D20215">
            <w:pPr>
              <w:spacing w:after="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 xml:space="preserve">C. U. 2.  </w:t>
            </w:r>
            <w:r w:rsidRPr="26D20215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 xml:space="preserve">w </w:t>
            </w:r>
            <w:r w:rsidRPr="26D20215">
              <w:rPr>
                <w:rFonts w:ascii="Corbel" w:eastAsia="Corbel" w:hAnsi="Corbel" w:cs="Corbel"/>
                <w:sz w:val="24"/>
                <w:szCs w:val="24"/>
              </w:rPr>
              <w:t>sposób krytyczny oceniać i dobierać programy i podręczniki, konstruować programy pracy wychowawczo-dydaktycznej w przedszkolu i klasach I–III szkoły podstawowej, dobierać i modyfikować treści nauczania, środki oraz strategie działania edukacyjnego;</w:t>
            </w:r>
          </w:p>
        </w:tc>
        <w:tc>
          <w:tcPr>
            <w:tcW w:w="1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403C32" w14:textId="04321936" w:rsidR="26D20215" w:rsidRDefault="26D20215" w:rsidP="26D20215">
            <w:pPr>
              <w:spacing w:after="0"/>
            </w:pPr>
            <w:r w:rsidRPr="26D20215">
              <w:rPr>
                <w:rFonts w:ascii="Corbel" w:eastAsia="Corbel" w:hAnsi="Corbel" w:cs="Corbel"/>
                <w:smallCaps/>
                <w:sz w:val="24"/>
                <w:szCs w:val="24"/>
              </w:rPr>
              <w:t>PPiW.U02</w:t>
            </w:r>
          </w:p>
        </w:tc>
      </w:tr>
      <w:tr w:rsidR="26D20215" w14:paraId="67763BF4" w14:textId="77777777" w:rsidTr="066E7A35">
        <w:trPr>
          <w:trHeight w:val="300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4BFD5C" w14:textId="1E5DEA83" w:rsidR="26D20215" w:rsidRDefault="26D20215" w:rsidP="26D20215">
            <w:pPr>
              <w:spacing w:after="0"/>
            </w:pPr>
            <w:r w:rsidRPr="26D20215">
              <w:rPr>
                <w:rFonts w:ascii="Corbel" w:eastAsia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D361C4" w14:textId="1191D6D0" w:rsidR="26D20215" w:rsidRDefault="26D20215" w:rsidP="26D20215">
            <w:pPr>
              <w:spacing w:after="0"/>
              <w:jc w:val="both"/>
            </w:pPr>
            <w:r w:rsidRPr="066E7A35">
              <w:rPr>
                <w:rFonts w:ascii="Corbel" w:eastAsia="Corbel" w:hAnsi="Corbel" w:cs="Corbel"/>
                <w:sz w:val="24"/>
                <w:szCs w:val="24"/>
              </w:rPr>
              <w:t>C.K.2. formowania wartościowych indywidualnie i społecznie zachowań i postaw dzieci lub uczniów, w tym wobec kultury i sztuki, oraz inspirowania dzieci lub uczniów do wyrażania swojej indywidualności w sposób twórczy;</w:t>
            </w:r>
          </w:p>
        </w:tc>
        <w:tc>
          <w:tcPr>
            <w:tcW w:w="1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4F5F00" w14:textId="7FC0648D" w:rsidR="26D20215" w:rsidRDefault="26D20215" w:rsidP="26D20215">
            <w:pPr>
              <w:spacing w:after="0"/>
            </w:pPr>
            <w:r w:rsidRPr="26D20215">
              <w:rPr>
                <w:rFonts w:ascii="Corbel" w:eastAsia="Corbel" w:hAnsi="Corbel" w:cs="Corbel"/>
                <w:smallCaps/>
                <w:sz w:val="24"/>
                <w:szCs w:val="24"/>
              </w:rPr>
              <w:t>PPiW.K02</w:t>
            </w:r>
          </w:p>
        </w:tc>
      </w:tr>
    </w:tbl>
    <w:p w14:paraId="3605A378" w14:textId="5306BD13" w:rsidR="00E960BB" w:rsidRPr="009C54AE" w:rsidRDefault="7AC354B4" w:rsidP="26D20215">
      <w:pPr>
        <w:spacing w:after="0"/>
      </w:pPr>
      <w:r w:rsidRPr="26D20215">
        <w:rPr>
          <w:rFonts w:ascii="Corbel" w:eastAsia="Corbel" w:hAnsi="Corbel" w:cs="Corbel"/>
          <w:smallCaps/>
          <w:sz w:val="24"/>
          <w:szCs w:val="24"/>
        </w:rPr>
        <w:lastRenderedPageBreak/>
        <w:t xml:space="preserve"> </w:t>
      </w:r>
    </w:p>
    <w:p w14:paraId="59CD4FB6" w14:textId="5092D71A" w:rsidR="00E960BB" w:rsidRPr="009C54AE" w:rsidRDefault="7AC354B4" w:rsidP="26D20215">
      <w:pPr>
        <w:spacing w:after="0"/>
        <w:ind w:left="426"/>
        <w:jc w:val="both"/>
      </w:pPr>
      <w:r w:rsidRPr="26D20215"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 w:rsidRPr="26D20215">
        <w:rPr>
          <w:rFonts w:ascii="Corbel" w:eastAsia="Corbel" w:hAnsi="Corbel" w:cs="Corbel"/>
          <w:sz w:val="24"/>
          <w:szCs w:val="24"/>
        </w:rPr>
        <w:t xml:space="preserve">  </w:t>
      </w:r>
    </w:p>
    <w:p w14:paraId="6A8A0F93" w14:textId="0B7A733E" w:rsidR="00E960BB" w:rsidRPr="009C54AE" w:rsidRDefault="7AC354B4" w:rsidP="26D20215">
      <w:pPr>
        <w:pStyle w:val="Akapitzlist"/>
        <w:numPr>
          <w:ilvl w:val="0"/>
          <w:numId w:val="1"/>
        </w:numPr>
        <w:spacing w:after="0"/>
        <w:jc w:val="both"/>
        <w:rPr>
          <w:rFonts w:ascii="Corbel" w:eastAsia="Corbel" w:hAnsi="Corbel" w:cs="Corbel"/>
          <w:sz w:val="24"/>
          <w:szCs w:val="24"/>
        </w:rPr>
      </w:pPr>
      <w:r w:rsidRPr="26D20215">
        <w:rPr>
          <w:rFonts w:ascii="Corbel" w:eastAsia="Corbel" w:hAnsi="Corbel" w:cs="Corbel"/>
          <w:sz w:val="24"/>
          <w:szCs w:val="24"/>
        </w:rPr>
        <w:t xml:space="preserve">Problematyka wykładu </w:t>
      </w:r>
    </w:p>
    <w:p w14:paraId="1D812C2A" w14:textId="09015C39" w:rsidR="00E960BB" w:rsidRPr="009C54AE" w:rsidRDefault="7AC354B4" w:rsidP="26D20215">
      <w:pPr>
        <w:spacing w:after="120"/>
        <w:ind w:left="1080"/>
        <w:jc w:val="both"/>
      </w:pPr>
      <w:r w:rsidRPr="26D20215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10"/>
      </w:tblGrid>
      <w:tr w:rsidR="26D20215" w14:paraId="7AEF81FB" w14:textId="77777777" w:rsidTr="26D20215">
        <w:trPr>
          <w:trHeight w:val="300"/>
        </w:trPr>
        <w:tc>
          <w:tcPr>
            <w:tcW w:w="9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981FB8" w14:textId="014EFD46" w:rsidR="26D20215" w:rsidRDefault="26D20215" w:rsidP="26D20215">
            <w:pPr>
              <w:spacing w:after="0"/>
              <w:ind w:left="-250" w:firstLine="25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26D20215" w14:paraId="09A6D9AD" w14:textId="77777777" w:rsidTr="26D20215">
        <w:trPr>
          <w:trHeight w:val="300"/>
        </w:trPr>
        <w:tc>
          <w:tcPr>
            <w:tcW w:w="9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3F6FF7" w14:textId="483B5CB8" w:rsidR="26D20215" w:rsidRDefault="26D20215" w:rsidP="26D20215">
            <w:pPr>
              <w:spacing w:after="0"/>
              <w:ind w:left="-250" w:firstLine="25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Program pojęcia, rodzaje programów.</w:t>
            </w:r>
          </w:p>
        </w:tc>
      </w:tr>
      <w:tr w:rsidR="26D20215" w14:paraId="7D2B14C4" w14:textId="77777777" w:rsidTr="26D20215">
        <w:trPr>
          <w:trHeight w:val="300"/>
        </w:trPr>
        <w:tc>
          <w:tcPr>
            <w:tcW w:w="9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49389C" w14:textId="6840A14C" w:rsidR="26D20215" w:rsidRDefault="26D20215" w:rsidP="26D20215">
            <w:pPr>
              <w:spacing w:after="0"/>
              <w:ind w:left="-250" w:firstLine="25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Konstruowanie programu – etapy koncepcyjne</w:t>
            </w:r>
          </w:p>
        </w:tc>
      </w:tr>
      <w:tr w:rsidR="26D20215" w14:paraId="5376D940" w14:textId="77777777" w:rsidTr="26D20215">
        <w:trPr>
          <w:trHeight w:val="300"/>
        </w:trPr>
        <w:tc>
          <w:tcPr>
            <w:tcW w:w="9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6C225C" w14:textId="3930EF69" w:rsidR="26D20215" w:rsidRDefault="26D20215" w:rsidP="26D20215">
            <w:pPr>
              <w:spacing w:after="0"/>
              <w:ind w:left="-250" w:firstLine="25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Filozoficzne, psychologiczne społeczne podstawy programu. Geneza programu.</w:t>
            </w:r>
          </w:p>
        </w:tc>
      </w:tr>
      <w:tr w:rsidR="26D20215" w14:paraId="7E22206F" w14:textId="77777777" w:rsidTr="26D20215">
        <w:trPr>
          <w:trHeight w:val="300"/>
        </w:trPr>
        <w:tc>
          <w:tcPr>
            <w:tcW w:w="9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84A6D0" w14:textId="24A3F71C" w:rsidR="26D20215" w:rsidRDefault="26D20215" w:rsidP="26D20215">
            <w:pPr>
              <w:spacing w:after="0"/>
              <w:ind w:left="-250" w:firstLine="25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Struktura programu pracy przedszkola</w:t>
            </w:r>
          </w:p>
        </w:tc>
      </w:tr>
      <w:tr w:rsidR="26D20215" w14:paraId="45BD68CE" w14:textId="77777777" w:rsidTr="26D20215">
        <w:trPr>
          <w:trHeight w:val="300"/>
        </w:trPr>
        <w:tc>
          <w:tcPr>
            <w:tcW w:w="9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090314" w14:textId="18AD081B" w:rsidR="26D20215" w:rsidRDefault="26D20215" w:rsidP="26D20215">
            <w:pPr>
              <w:spacing w:after="0"/>
              <w:ind w:left="-250" w:firstLine="25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Cele w programach nauczania</w:t>
            </w:r>
          </w:p>
        </w:tc>
      </w:tr>
      <w:tr w:rsidR="26D20215" w14:paraId="63BDD7BE" w14:textId="77777777" w:rsidTr="26D20215">
        <w:trPr>
          <w:trHeight w:val="300"/>
        </w:trPr>
        <w:tc>
          <w:tcPr>
            <w:tcW w:w="9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8998AE" w14:textId="7C82345A" w:rsidR="26D20215" w:rsidRDefault="26D20215" w:rsidP="26D20215">
            <w:pPr>
              <w:spacing w:after="0"/>
              <w:ind w:left="-250" w:firstLine="25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Program a plan pracy.</w:t>
            </w:r>
          </w:p>
        </w:tc>
      </w:tr>
    </w:tbl>
    <w:p w14:paraId="216DFFE9" w14:textId="43CB9D61" w:rsidR="00E960BB" w:rsidRPr="009C54AE" w:rsidRDefault="7AC354B4" w:rsidP="26D20215">
      <w:pPr>
        <w:spacing w:after="0"/>
      </w:pPr>
      <w:r w:rsidRPr="26D20215">
        <w:rPr>
          <w:rFonts w:ascii="Corbel" w:eastAsia="Corbel" w:hAnsi="Corbel" w:cs="Corbel"/>
          <w:sz w:val="24"/>
          <w:szCs w:val="24"/>
        </w:rPr>
        <w:t xml:space="preserve"> </w:t>
      </w:r>
    </w:p>
    <w:p w14:paraId="54996EF3" w14:textId="142AE566" w:rsidR="00E960BB" w:rsidRPr="009C54AE" w:rsidRDefault="7AC354B4" w:rsidP="26D20215">
      <w:pPr>
        <w:spacing w:after="160"/>
        <w:jc w:val="both"/>
      </w:pPr>
      <w:r w:rsidRPr="26D20215">
        <w:rPr>
          <w:rFonts w:ascii="Corbel" w:eastAsia="Corbel" w:hAnsi="Corbel" w:cs="Corbel"/>
          <w:sz w:val="24"/>
          <w:szCs w:val="24"/>
        </w:rPr>
        <w:t xml:space="preserve"> </w:t>
      </w:r>
    </w:p>
    <w:p w14:paraId="672E6D93" w14:textId="3ED46DCE" w:rsidR="00E960BB" w:rsidRPr="009C54AE" w:rsidRDefault="7AC354B4" w:rsidP="26D20215">
      <w:pPr>
        <w:pStyle w:val="Akapitzlist"/>
        <w:numPr>
          <w:ilvl w:val="0"/>
          <w:numId w:val="1"/>
        </w:numPr>
        <w:spacing w:after="0"/>
        <w:ind w:left="1080"/>
        <w:jc w:val="both"/>
        <w:rPr>
          <w:rFonts w:ascii="Corbel" w:eastAsia="Corbel" w:hAnsi="Corbel" w:cs="Corbel"/>
          <w:sz w:val="24"/>
          <w:szCs w:val="24"/>
        </w:rPr>
      </w:pPr>
      <w:r w:rsidRPr="26D20215"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14:paraId="2D300226" w14:textId="49134473" w:rsidR="00E960BB" w:rsidRPr="009C54AE" w:rsidRDefault="7AC354B4" w:rsidP="26D20215">
      <w:pPr>
        <w:spacing w:after="0"/>
        <w:ind w:left="720"/>
      </w:pPr>
      <w:r w:rsidRPr="26D20215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43"/>
      </w:tblGrid>
      <w:tr w:rsidR="26D20215" w14:paraId="0F30748F" w14:textId="77777777" w:rsidTr="26D20215">
        <w:trPr>
          <w:trHeight w:val="300"/>
        </w:trPr>
        <w:tc>
          <w:tcPr>
            <w:tcW w:w="9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EF46C7" w14:textId="527CC3A7" w:rsidR="26D20215" w:rsidRDefault="26D20215" w:rsidP="26D20215">
            <w:pPr>
              <w:spacing w:after="0"/>
              <w:ind w:left="708" w:hanging="708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26D20215" w14:paraId="7FD5F04C" w14:textId="77777777" w:rsidTr="26D20215">
        <w:trPr>
          <w:trHeight w:val="300"/>
        </w:trPr>
        <w:tc>
          <w:tcPr>
            <w:tcW w:w="9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7F34E1" w14:textId="477DBB97" w:rsidR="26D20215" w:rsidRDefault="26D20215" w:rsidP="26D20215">
            <w:pPr>
              <w:spacing w:after="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Podstawa programowa wychowania przedszkolnego, a programy nauczania.</w:t>
            </w:r>
          </w:p>
        </w:tc>
      </w:tr>
      <w:tr w:rsidR="26D20215" w14:paraId="06C96CD5" w14:textId="77777777" w:rsidTr="26D20215">
        <w:trPr>
          <w:trHeight w:val="300"/>
        </w:trPr>
        <w:tc>
          <w:tcPr>
            <w:tcW w:w="9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413B66" w14:textId="1CC36A67" w:rsidR="26D20215" w:rsidRDefault="26D20215" w:rsidP="26D20215">
            <w:pPr>
              <w:spacing w:after="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Etapy konstruowania programu dla dzieci w wieku przedszkolnym; cechy dobrego programu.</w:t>
            </w:r>
          </w:p>
        </w:tc>
      </w:tr>
      <w:tr w:rsidR="26D20215" w14:paraId="1540A7DB" w14:textId="77777777" w:rsidTr="26D20215">
        <w:trPr>
          <w:trHeight w:val="300"/>
        </w:trPr>
        <w:tc>
          <w:tcPr>
            <w:tcW w:w="9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0DFE4D" w14:textId="3A13E276" w:rsidR="26D20215" w:rsidRDefault="26D20215" w:rsidP="26D20215">
            <w:pPr>
              <w:spacing w:after="0"/>
              <w:jc w:val="both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Struktura – układ treści programowych;</w:t>
            </w:r>
          </w:p>
          <w:p w14:paraId="55DED02A" w14:textId="73345B1C" w:rsidR="26D20215" w:rsidRDefault="26D20215" w:rsidP="26D20215">
            <w:pPr>
              <w:spacing w:after="0"/>
              <w:jc w:val="both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 xml:space="preserve">- cele i działania edukacyjne, wynikające z nich zadania </w:t>
            </w:r>
          </w:p>
          <w:p w14:paraId="372E429A" w14:textId="3B25F847" w:rsidR="26D20215" w:rsidRDefault="26D20215" w:rsidP="26D20215">
            <w:pPr>
              <w:spacing w:after="0"/>
              <w:jc w:val="both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- układ treści w programie</w:t>
            </w:r>
          </w:p>
        </w:tc>
      </w:tr>
      <w:tr w:rsidR="26D20215" w14:paraId="1398700A" w14:textId="77777777" w:rsidTr="26D20215">
        <w:trPr>
          <w:trHeight w:val="300"/>
        </w:trPr>
        <w:tc>
          <w:tcPr>
            <w:tcW w:w="9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0DAF3D" w14:textId="22C697F5" w:rsidR="26D20215" w:rsidRDefault="26D20215" w:rsidP="26D20215">
            <w:pPr>
              <w:spacing w:after="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 xml:space="preserve"> Konstruowanie w grupach programów: profilaktyki lub edukacyjnego z uwzględnieniem </w:t>
            </w:r>
          </w:p>
          <w:p w14:paraId="6E3EC650" w14:textId="4D4BF5DE" w:rsidR="26D20215" w:rsidRDefault="26D20215" w:rsidP="26D20215">
            <w:pPr>
              <w:spacing w:after="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 xml:space="preserve">  etapów rozwoju dziecka w obszarach: fizycznym, społecznym, emocjonalnym i poznawczym  </w:t>
            </w:r>
            <w:r>
              <w:br/>
            </w:r>
            <w:r w:rsidRPr="26D20215">
              <w:rPr>
                <w:rFonts w:ascii="Corbel" w:eastAsia="Corbel" w:hAnsi="Corbel" w:cs="Corbel"/>
                <w:sz w:val="24"/>
                <w:szCs w:val="24"/>
              </w:rPr>
              <w:t xml:space="preserve">  zgodnym z podstaw ą programową wychowania przedszkolnego</w:t>
            </w:r>
          </w:p>
        </w:tc>
      </w:tr>
      <w:tr w:rsidR="26D20215" w14:paraId="3E90EE81" w14:textId="77777777" w:rsidTr="26D20215">
        <w:trPr>
          <w:trHeight w:val="300"/>
        </w:trPr>
        <w:tc>
          <w:tcPr>
            <w:tcW w:w="9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82B765" w14:textId="03F37857" w:rsidR="26D20215" w:rsidRDefault="26D20215" w:rsidP="26D20215">
            <w:pPr>
              <w:spacing w:after="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 xml:space="preserve"> Prezentacja na forum grupy </w:t>
            </w:r>
          </w:p>
        </w:tc>
      </w:tr>
    </w:tbl>
    <w:p w14:paraId="15DD1C42" w14:textId="27B45536" w:rsidR="00E960BB" w:rsidRPr="009C54AE" w:rsidRDefault="7AC354B4" w:rsidP="26D20215">
      <w:pPr>
        <w:spacing w:after="0"/>
      </w:pPr>
      <w:r w:rsidRPr="26D20215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2C8D3638" w14:textId="00E51BE0" w:rsidR="00E960BB" w:rsidRPr="009C54AE" w:rsidRDefault="7AC354B4" w:rsidP="26D20215">
      <w:pPr>
        <w:spacing w:after="0"/>
        <w:ind w:left="426"/>
      </w:pPr>
      <w:r w:rsidRPr="26D20215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26D20215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046CA0AD" w14:textId="65FA5933" w:rsidR="00E960BB" w:rsidRPr="009C54AE" w:rsidRDefault="7AC354B4" w:rsidP="26D20215">
      <w:pPr>
        <w:tabs>
          <w:tab w:val="left" w:pos="284"/>
        </w:tabs>
        <w:spacing w:after="0"/>
      </w:pPr>
      <w:r w:rsidRPr="26D20215">
        <w:rPr>
          <w:rFonts w:ascii="Corbel" w:eastAsia="Corbel" w:hAnsi="Corbel" w:cs="Corbel"/>
          <w:smallCaps/>
          <w:sz w:val="24"/>
          <w:szCs w:val="24"/>
        </w:rPr>
        <w:t>Wykład z prezentacją multimedialną, ćwiczenia: metoda zajęć praktycznych,  analiza tekstów, w tym podstawy programowej edukacji przedszkolnej</w:t>
      </w:r>
    </w:p>
    <w:p w14:paraId="0A98D686" w14:textId="28E80A8A" w:rsidR="00E960BB" w:rsidRPr="009C54AE" w:rsidRDefault="7AC354B4" w:rsidP="26D20215">
      <w:pPr>
        <w:tabs>
          <w:tab w:val="left" w:pos="284"/>
        </w:tabs>
        <w:spacing w:after="0"/>
      </w:pPr>
      <w:r w:rsidRPr="26D20215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5F4AE69A" w14:textId="57648244" w:rsidR="00E960BB" w:rsidRPr="009C54AE" w:rsidRDefault="7AC354B4" w:rsidP="26D20215">
      <w:pPr>
        <w:tabs>
          <w:tab w:val="left" w:pos="284"/>
        </w:tabs>
        <w:spacing w:after="0"/>
      </w:pPr>
      <w:r w:rsidRPr="26D20215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6417FEFC" w14:textId="3B41121A" w:rsidR="00E960BB" w:rsidRPr="009C54AE" w:rsidRDefault="7AC354B4" w:rsidP="26D20215">
      <w:pPr>
        <w:tabs>
          <w:tab w:val="left" w:pos="284"/>
        </w:tabs>
        <w:spacing w:after="0"/>
      </w:pPr>
      <w:r w:rsidRPr="26D20215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484DD6BA" w14:textId="35954CD4" w:rsidR="00E960BB" w:rsidRPr="009C54AE" w:rsidRDefault="7AC354B4" w:rsidP="26D20215">
      <w:pPr>
        <w:spacing w:after="0"/>
        <w:ind w:left="426"/>
      </w:pPr>
      <w:r w:rsidRPr="26D20215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7CF3A752" w14:textId="2EFE5493" w:rsidR="00E960BB" w:rsidRPr="009C54AE" w:rsidRDefault="7AC354B4" w:rsidP="26D20215">
      <w:pPr>
        <w:spacing w:after="0"/>
      </w:pPr>
      <w:r w:rsidRPr="26D20215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5"/>
        <w:gridCol w:w="5528"/>
        <w:gridCol w:w="2270"/>
      </w:tblGrid>
      <w:tr w:rsidR="26D20215" w14:paraId="558DCA80" w14:textId="77777777" w:rsidTr="26D20215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95BEC7" w14:textId="7B72AD74" w:rsidR="26D20215" w:rsidRDefault="26D20215" w:rsidP="26D20215">
            <w:pPr>
              <w:spacing w:after="0"/>
              <w:jc w:val="center"/>
            </w:pPr>
            <w:r w:rsidRPr="26D20215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2AC9C0" w14:textId="659CB278" w:rsidR="26D20215" w:rsidRDefault="26D20215" w:rsidP="26D20215">
            <w:pPr>
              <w:spacing w:after="0"/>
              <w:jc w:val="center"/>
            </w:pPr>
            <w:r w:rsidRPr="26D20215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Metody oceny efektów uczenia się</w:t>
            </w:r>
          </w:p>
          <w:p w14:paraId="1EBF15E1" w14:textId="2E0924A6" w:rsidR="26D20215" w:rsidRDefault="26D20215" w:rsidP="26D20215">
            <w:pPr>
              <w:spacing w:after="0"/>
              <w:jc w:val="center"/>
            </w:pPr>
            <w:r w:rsidRPr="26D20215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410A74" w14:textId="6618B555" w:rsidR="26D20215" w:rsidRDefault="26D20215" w:rsidP="26D20215">
            <w:pPr>
              <w:spacing w:after="0"/>
              <w:jc w:val="center"/>
            </w:pPr>
            <w:r w:rsidRPr="26D20215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Forma zajęć dydaktycznych </w:t>
            </w:r>
          </w:p>
          <w:p w14:paraId="66FBA9F9" w14:textId="3ADF7D28" w:rsidR="26D20215" w:rsidRDefault="26D20215" w:rsidP="26D20215">
            <w:pPr>
              <w:spacing w:after="0"/>
              <w:jc w:val="center"/>
            </w:pPr>
            <w:r w:rsidRPr="26D20215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(w, </w:t>
            </w:r>
            <w:proofErr w:type="spellStart"/>
            <w:r w:rsidRPr="26D20215">
              <w:rPr>
                <w:rFonts w:ascii="Corbel" w:eastAsia="Corbel" w:hAnsi="Corbel" w:cs="Corbel"/>
                <w:smallCaps/>
                <w:sz w:val="24"/>
                <w:szCs w:val="24"/>
              </w:rPr>
              <w:t>ćw</w:t>
            </w:r>
            <w:proofErr w:type="spellEnd"/>
            <w:r w:rsidRPr="26D20215">
              <w:rPr>
                <w:rFonts w:ascii="Corbel" w:eastAsia="Corbel" w:hAnsi="Corbel" w:cs="Corbel"/>
                <w:smallCaps/>
                <w:sz w:val="24"/>
                <w:szCs w:val="24"/>
              </w:rPr>
              <w:t>, …)</w:t>
            </w:r>
          </w:p>
        </w:tc>
      </w:tr>
      <w:tr w:rsidR="26D20215" w14:paraId="5B0EA449" w14:textId="77777777" w:rsidTr="26D20215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401EAF" w14:textId="30A20829" w:rsidR="26D20215" w:rsidRDefault="26D20215" w:rsidP="26D20215">
            <w:pPr>
              <w:spacing w:after="0"/>
            </w:pPr>
            <w:r w:rsidRPr="26D20215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9A9D4E" w14:textId="3139CB91" w:rsidR="26D20215" w:rsidRDefault="26D20215" w:rsidP="26D20215">
            <w:pPr>
              <w:spacing w:after="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program autorski</w:t>
            </w:r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6C16B0" w14:textId="3A84823C" w:rsidR="26D20215" w:rsidRDefault="26D20215" w:rsidP="26D20215">
            <w:pPr>
              <w:spacing w:after="0"/>
              <w:jc w:val="center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26D20215" w14:paraId="693706C4" w14:textId="77777777" w:rsidTr="26D20215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05553A" w14:textId="238778A4" w:rsidR="26D20215" w:rsidRDefault="26D20215" w:rsidP="26D20215">
            <w:pPr>
              <w:spacing w:after="0"/>
            </w:pPr>
            <w:r w:rsidRPr="26D20215">
              <w:rPr>
                <w:rFonts w:ascii="Corbel" w:eastAsia="Corbel" w:hAnsi="Corbel" w:cs="Corbel"/>
                <w:smallCaps/>
                <w:sz w:val="24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69E011" w14:textId="17738FF5" w:rsidR="26D20215" w:rsidRDefault="26D20215" w:rsidP="26D20215">
            <w:pPr>
              <w:spacing w:after="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program autorski</w:t>
            </w:r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4F888B" w14:textId="225D3E93" w:rsidR="26D20215" w:rsidRDefault="26D20215" w:rsidP="26D20215">
            <w:pPr>
              <w:spacing w:after="0"/>
              <w:jc w:val="center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26D20215" w14:paraId="70B9F8C2" w14:textId="77777777" w:rsidTr="26D20215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E35B6A" w14:textId="7B55C425" w:rsidR="26D20215" w:rsidRDefault="26D20215" w:rsidP="26D20215">
            <w:pPr>
              <w:spacing w:after="0"/>
            </w:pPr>
            <w:r w:rsidRPr="26D20215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9E3B77" w14:textId="03E499D3" w:rsidR="26D20215" w:rsidRDefault="26D20215" w:rsidP="26D20215">
            <w:pPr>
              <w:spacing w:after="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 xml:space="preserve"> program autorski</w:t>
            </w:r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7EC774" w14:textId="34591910" w:rsidR="26D20215" w:rsidRDefault="26D20215" w:rsidP="26D20215">
            <w:pPr>
              <w:spacing w:after="0"/>
              <w:jc w:val="center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26D20215" w14:paraId="55CFC8A4" w14:textId="77777777" w:rsidTr="26D20215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608B60" w14:textId="21D9D9BF" w:rsidR="26D20215" w:rsidRDefault="26D20215" w:rsidP="26D20215">
            <w:pPr>
              <w:spacing w:after="0"/>
            </w:pPr>
            <w:r w:rsidRPr="26D20215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EK_04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46EBC8" w14:textId="173AC9E4" w:rsidR="26D20215" w:rsidRDefault="26D20215" w:rsidP="26D20215">
            <w:pPr>
              <w:spacing w:after="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 xml:space="preserve"> program autorski</w:t>
            </w:r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27330A" w14:textId="7008AF3F" w:rsidR="26D20215" w:rsidRDefault="26D20215" w:rsidP="26D20215">
            <w:pPr>
              <w:spacing w:after="0"/>
              <w:jc w:val="center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</w:tbl>
    <w:p w14:paraId="2E2BFAC2" w14:textId="21036AA0" w:rsidR="00E960BB" w:rsidRPr="009C54AE" w:rsidRDefault="7AC354B4" w:rsidP="26D20215">
      <w:pPr>
        <w:spacing w:after="0"/>
      </w:pPr>
      <w:r w:rsidRPr="26D20215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029AE35B" w14:textId="5CDC72D8" w:rsidR="00E960BB" w:rsidRPr="009C54AE" w:rsidRDefault="7AC354B4" w:rsidP="26D20215">
      <w:pPr>
        <w:spacing w:after="0"/>
        <w:ind w:left="426"/>
      </w:pPr>
      <w:r w:rsidRPr="26D20215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p w14:paraId="10077ADB" w14:textId="0E113157" w:rsidR="00E960BB" w:rsidRPr="009C54AE" w:rsidRDefault="7AC354B4" w:rsidP="26D20215">
      <w:pPr>
        <w:spacing w:after="0"/>
        <w:ind w:left="426"/>
      </w:pPr>
      <w:r w:rsidRPr="26D20215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70"/>
      </w:tblGrid>
      <w:tr w:rsidR="26D20215" w14:paraId="77778721" w14:textId="77777777" w:rsidTr="26D20215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E0B5BE" w14:textId="16BAAC29" w:rsidR="26D20215" w:rsidRDefault="26D20215" w:rsidP="26D20215">
            <w:pPr>
              <w:spacing w:after="0"/>
            </w:pPr>
            <w:r w:rsidRPr="26D20215">
              <w:rPr>
                <w:rFonts w:ascii="Corbel" w:eastAsia="Corbel" w:hAnsi="Corbel" w:cs="Corbel"/>
                <w:smallCaps/>
                <w:sz w:val="24"/>
                <w:szCs w:val="24"/>
              </w:rPr>
              <w:t>Wykład: Obecność (80%)</w:t>
            </w:r>
          </w:p>
          <w:p w14:paraId="05AED6EE" w14:textId="615E5A7E" w:rsidR="26D20215" w:rsidRDefault="26D20215" w:rsidP="26D20215">
            <w:pPr>
              <w:spacing w:after="0"/>
            </w:pPr>
            <w:r w:rsidRPr="26D20215">
              <w:rPr>
                <w:rFonts w:ascii="Corbel" w:eastAsia="Corbel" w:hAnsi="Corbel" w:cs="Corbel"/>
                <w:smallCaps/>
                <w:sz w:val="24"/>
                <w:szCs w:val="24"/>
              </w:rPr>
              <w:t>Ćwiczenia: aktywny udział w zajęciach, pozytywna ocena z programu autorskiego.</w:t>
            </w:r>
          </w:p>
          <w:p w14:paraId="702E485B" w14:textId="2C2E5158" w:rsidR="26D20215" w:rsidRDefault="26D20215" w:rsidP="26D20215">
            <w:pPr>
              <w:spacing w:after="0"/>
            </w:pPr>
            <w:r w:rsidRPr="26D20215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  <w:p w14:paraId="49267330" w14:textId="15C252EC" w:rsidR="26D20215" w:rsidRDefault="26D20215" w:rsidP="26D20215">
            <w:pPr>
              <w:spacing w:after="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Kryteria zaliczenia projektu:</w:t>
            </w:r>
          </w:p>
          <w:p w14:paraId="3706F1B0" w14:textId="56B9509F" w:rsidR="26D20215" w:rsidRDefault="26D20215" w:rsidP="26D20215">
            <w:pPr>
              <w:spacing w:after="16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7400CC20" w14:textId="36D187DD" w:rsidR="26D20215" w:rsidRDefault="26D20215" w:rsidP="26D20215">
            <w:pPr>
              <w:spacing w:after="16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77E233EA" w14:textId="227A9EC5" w:rsidR="26D20215" w:rsidRDefault="26D20215" w:rsidP="26D20215">
            <w:pPr>
              <w:spacing w:after="16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0132F537" w14:textId="4C895F0C" w:rsidR="26D20215" w:rsidRDefault="26D20215" w:rsidP="26D20215">
            <w:pPr>
              <w:spacing w:after="16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2E3CAC21" w14:textId="3B92915B" w:rsidR="26D20215" w:rsidRDefault="26D20215" w:rsidP="26D20215">
            <w:pPr>
              <w:spacing w:after="16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0E606623" w14:textId="08F47867" w:rsidR="26D20215" w:rsidRDefault="26D20215" w:rsidP="26D20215">
            <w:pPr>
              <w:spacing w:after="160"/>
            </w:pPr>
            <w:r w:rsidRPr="26D20215">
              <w:rPr>
                <w:rFonts w:ascii="Corbel" w:eastAsia="Corbel" w:hAnsi="Corbel" w:cs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2DE4DD89" w14:textId="7E24D7C6" w:rsidR="00E960BB" w:rsidRPr="009C54AE" w:rsidRDefault="00E960BB" w:rsidP="26D20215">
      <w:pPr>
        <w:spacing w:after="0"/>
      </w:pPr>
    </w:p>
    <w:p w14:paraId="0FC6FCEE" w14:textId="63DDAF21" w:rsidR="00E960BB" w:rsidRPr="009C54AE" w:rsidRDefault="00E960BB" w:rsidP="26D20215">
      <w:pPr>
        <w:spacing w:after="0"/>
      </w:pPr>
    </w:p>
    <w:p w14:paraId="026FD2F3" w14:textId="54ADDD83" w:rsidR="00E960BB" w:rsidRPr="009C54AE" w:rsidRDefault="7AC354B4" w:rsidP="26D20215">
      <w:pPr>
        <w:spacing w:after="0"/>
      </w:pPr>
      <w:hyperlink r:id="rId12" w:anchor="_ftnref1">
        <w:r w:rsidRPr="26D20215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26D20215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1B1B835B" w14:textId="15E2D9FA" w:rsidR="00E960BB" w:rsidRPr="009C54AE" w:rsidRDefault="00E960BB" w:rsidP="26D20215">
      <w:pPr>
        <w:pStyle w:val="Punktygwne"/>
        <w:spacing w:before="0" w:after="0"/>
        <w:rPr>
          <w:rFonts w:ascii="Corbel" w:hAnsi="Corbel"/>
        </w:rPr>
      </w:pPr>
    </w:p>
    <w:p w14:paraId="1E3001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C3FB1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38359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5AA744B" w14:textId="77777777" w:rsidTr="066E7A35">
        <w:tc>
          <w:tcPr>
            <w:tcW w:w="4962" w:type="dxa"/>
            <w:vAlign w:val="center"/>
          </w:tcPr>
          <w:p w14:paraId="0116D26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393518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2CB64BB" w14:textId="77777777" w:rsidTr="066E7A35">
        <w:tc>
          <w:tcPr>
            <w:tcW w:w="4962" w:type="dxa"/>
          </w:tcPr>
          <w:p w14:paraId="173C298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A12EAEC" w14:textId="77777777" w:rsidR="0085747A" w:rsidRPr="009C54AE" w:rsidRDefault="00E96FA5" w:rsidP="00CF1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14:paraId="1D795975" w14:textId="77777777" w:rsidTr="066E7A35">
        <w:tc>
          <w:tcPr>
            <w:tcW w:w="4962" w:type="dxa"/>
          </w:tcPr>
          <w:p w14:paraId="0FE443A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304692F" w14:textId="29ED3E56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66E7A35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</w:tcPr>
          <w:p w14:paraId="1B441228" w14:textId="77777777" w:rsidR="00C61DC5" w:rsidRPr="009C54AE" w:rsidRDefault="00E96FA5" w:rsidP="00CF1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5508124" w14:textId="77777777" w:rsidTr="066E7A35">
        <w:tc>
          <w:tcPr>
            <w:tcW w:w="4962" w:type="dxa"/>
          </w:tcPr>
          <w:p w14:paraId="5369979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4E8B37A" w14:textId="77777777" w:rsidR="00C61DC5" w:rsidRPr="009C54AE" w:rsidRDefault="00C61DC5" w:rsidP="007558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</w:t>
            </w:r>
            <w:r w:rsidR="00755837">
              <w:rPr>
                <w:rFonts w:ascii="Corbel" w:hAnsi="Corbel"/>
                <w:sz w:val="24"/>
                <w:szCs w:val="24"/>
              </w:rPr>
              <w:t>rzygotowanie do zajęć, egzaminu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E3A1754" w14:textId="77777777" w:rsidR="00CA5DDE" w:rsidRDefault="00CA5DDE" w:rsidP="00CF1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59DBA58" w14:textId="77777777" w:rsidR="00CA5DDE" w:rsidRDefault="00CA5DDE" w:rsidP="00CF1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F02B117" w14:textId="77777777" w:rsidR="00C61DC5" w:rsidRPr="009C54AE" w:rsidRDefault="00C8327D" w:rsidP="00CF1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113</w:t>
            </w:r>
          </w:p>
        </w:tc>
      </w:tr>
      <w:tr w:rsidR="0085747A" w:rsidRPr="009C54AE" w14:paraId="21F4B87E" w14:textId="77777777" w:rsidTr="066E7A35">
        <w:tc>
          <w:tcPr>
            <w:tcW w:w="4962" w:type="dxa"/>
          </w:tcPr>
          <w:p w14:paraId="3C772E5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339F83B" w14:textId="77777777" w:rsidR="0085747A" w:rsidRPr="009C54AE" w:rsidRDefault="00C8327D" w:rsidP="00CF1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85747A" w:rsidRPr="009C54AE" w14:paraId="071FAC8D" w14:textId="77777777" w:rsidTr="066E7A35">
        <w:tc>
          <w:tcPr>
            <w:tcW w:w="4962" w:type="dxa"/>
          </w:tcPr>
          <w:p w14:paraId="4456711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33C9B54" w14:textId="77777777" w:rsidR="0085747A" w:rsidRPr="009C54AE" w:rsidRDefault="00E96FA5" w:rsidP="00CF1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652B583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AE327C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796D7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869FB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3B96952" w14:textId="77777777" w:rsidTr="0071620A">
        <w:trPr>
          <w:trHeight w:val="397"/>
        </w:trPr>
        <w:tc>
          <w:tcPr>
            <w:tcW w:w="3544" w:type="dxa"/>
          </w:tcPr>
          <w:p w14:paraId="74DD56B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A55415C" w14:textId="77777777" w:rsidR="0085747A" w:rsidRPr="009C54AE" w:rsidRDefault="009569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14:paraId="2D948407" w14:textId="77777777" w:rsidTr="0071620A">
        <w:trPr>
          <w:trHeight w:val="397"/>
        </w:trPr>
        <w:tc>
          <w:tcPr>
            <w:tcW w:w="3544" w:type="dxa"/>
          </w:tcPr>
          <w:p w14:paraId="5B0A552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6712490" w14:textId="77777777" w:rsidR="0085747A" w:rsidRPr="009C54AE" w:rsidRDefault="009569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</w:t>
            </w:r>
          </w:p>
        </w:tc>
      </w:tr>
    </w:tbl>
    <w:p w14:paraId="3599C09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7EDFC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C5B136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32429" w:rsidRPr="009C54AE" w14:paraId="0777D16D" w14:textId="77777777" w:rsidTr="0071620A">
        <w:trPr>
          <w:trHeight w:val="397"/>
        </w:trPr>
        <w:tc>
          <w:tcPr>
            <w:tcW w:w="7513" w:type="dxa"/>
          </w:tcPr>
          <w:p w14:paraId="3D0549C3" w14:textId="77777777" w:rsidR="00B32429" w:rsidRDefault="00B32429" w:rsidP="00B324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EEB9FC6" w14:textId="77777777" w:rsidR="00B32429" w:rsidRDefault="00B32429" w:rsidP="00B32429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Dylak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S- Wprowadzenie do konstruowania szkolnych programów nauczania. Warszawa 2000</w:t>
            </w:r>
          </w:p>
          <w:p w14:paraId="005D31EB" w14:textId="77777777" w:rsidR="00B32429" w:rsidRPr="0050096B" w:rsidRDefault="00B32429" w:rsidP="00B32429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Komorowska H- O programach prawie wszystko. Warszawa 1999</w:t>
            </w:r>
          </w:p>
          <w:p w14:paraId="1250C6B0" w14:textId="77777777" w:rsidR="00B32429" w:rsidRDefault="00B32429" w:rsidP="00B32429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Marzec B., Praca dydaktyczna przedszkola w kontekście programowym i realizacyjnym, Dąbrowa Górnicza 2017. </w:t>
            </w:r>
          </w:p>
          <w:p w14:paraId="3FE2F7E6" w14:textId="77777777" w:rsidR="00B32429" w:rsidRPr="009C54AE" w:rsidRDefault="00B32429" w:rsidP="00B32429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Ornstein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Program szkolny. Założenia, zasady, problematyka, Warszawa 1998. </w:t>
            </w:r>
          </w:p>
          <w:p w14:paraId="014D0FFA" w14:textId="77777777" w:rsidR="00B32429" w:rsidRDefault="00B32429" w:rsidP="00B32429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Sławińska M- konstruowanie wiedzy na zajęciach w przedszkolu. Kraków 2010</w:t>
            </w:r>
          </w:p>
          <w:p w14:paraId="046A9236" w14:textId="77777777" w:rsidR="00B32429" w:rsidRPr="009C54AE" w:rsidRDefault="00B32429" w:rsidP="00B32429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Waloszek D- Program w edukacji dziecka. Geneza, istota, kryteria. Warszawa 2005</w:t>
            </w:r>
          </w:p>
        </w:tc>
      </w:tr>
      <w:tr w:rsidR="00B32429" w:rsidRPr="009C54AE" w14:paraId="0CE4A13E" w14:textId="77777777" w:rsidTr="0071620A">
        <w:trPr>
          <w:trHeight w:val="397"/>
        </w:trPr>
        <w:tc>
          <w:tcPr>
            <w:tcW w:w="7513" w:type="dxa"/>
          </w:tcPr>
          <w:p w14:paraId="1AA9FD3A" w14:textId="77777777" w:rsidR="00B32429" w:rsidRDefault="00B32429" w:rsidP="00B324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6645E3D" w14:textId="77777777" w:rsidR="00B32429" w:rsidRDefault="00B32429" w:rsidP="00B32429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Broda I- Od przedszkolaka do starszaka, Warszawa 2017</w:t>
            </w:r>
          </w:p>
          <w:p w14:paraId="538010B9" w14:textId="77777777" w:rsidR="00B32429" w:rsidRPr="00BC3BC8" w:rsidRDefault="00B32429" w:rsidP="00B32429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Kwaśniewska M, Lendzion J, Żaba-Żabińska W- Wokół przedszkola. 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 Program wychowania przedszkolnego. Kielce 2018</w:t>
            </w:r>
          </w:p>
          <w:p w14:paraId="730E6EF0" w14:textId="77777777" w:rsidR="00B32429" w:rsidRDefault="00B32429" w:rsidP="00B32429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Pleskot M, Staszewska-Mieszek A- Kocham Przedszkole. Program wychowania przedszkolnego. Warszawa 2016</w:t>
            </w:r>
          </w:p>
          <w:p w14:paraId="0BC2E886" w14:textId="77777777" w:rsidR="00B32429" w:rsidRPr="00DA3073" w:rsidRDefault="00B32429" w:rsidP="00B32429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42"/>
              <w:rPr>
                <w:rFonts w:ascii="Corbel" w:hAnsi="Corbel"/>
                <w:bCs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Rozporządzenie MEN z 3 lipca 2012 w sprawie dopuszczenia do użytku programów w wychowania przedszkolnego i programów nauczania oraz dopuszczenia do użytku szkolnego podręczników: </w:t>
            </w:r>
            <w:r w:rsidRPr="00DA3073">
              <w:rPr>
                <w:rFonts w:ascii="Corbel" w:hAnsi="Corbel"/>
                <w:b w:val="0"/>
                <w:bCs/>
                <w:color w:val="000000"/>
                <w:szCs w:val="24"/>
              </w:rPr>
              <w:t>Dz.U. 2012 poz. 752</w:t>
            </w:r>
            <w:r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 </w:t>
            </w:r>
            <w:r w:rsidRPr="00DA30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(zmiany w dniu 30.05.2014 - </w:t>
            </w:r>
            <w:r w:rsidRPr="00DA3073">
              <w:rPr>
                <w:rFonts w:ascii="Corbel" w:hAnsi="Corbel"/>
                <w:b w:val="0"/>
                <w:bCs/>
                <w:color w:val="000000"/>
                <w:szCs w:val="24"/>
              </w:rPr>
              <w:t>Dz.U. 2014 poz. 811)</w:t>
            </w:r>
          </w:p>
          <w:p w14:paraId="4F5F0F8E" w14:textId="77777777" w:rsidR="00B32429" w:rsidRPr="00F76273" w:rsidRDefault="00B32429" w:rsidP="00B32429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A0A752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3D4AC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69DC6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0A86D" w14:textId="77777777" w:rsidR="00461AA3" w:rsidRDefault="00461AA3" w:rsidP="00C16ABF">
      <w:pPr>
        <w:spacing w:after="0" w:line="240" w:lineRule="auto"/>
      </w:pPr>
      <w:r>
        <w:separator/>
      </w:r>
    </w:p>
  </w:endnote>
  <w:endnote w:type="continuationSeparator" w:id="0">
    <w:p w14:paraId="1F2B1D11" w14:textId="77777777" w:rsidR="00461AA3" w:rsidRDefault="00461AA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13C42" w14:textId="77777777" w:rsidR="00461AA3" w:rsidRDefault="00461AA3" w:rsidP="00C16ABF">
      <w:pPr>
        <w:spacing w:after="0" w:line="240" w:lineRule="auto"/>
      </w:pPr>
      <w:r>
        <w:separator/>
      </w:r>
    </w:p>
  </w:footnote>
  <w:footnote w:type="continuationSeparator" w:id="0">
    <w:p w14:paraId="3AD50371" w14:textId="77777777" w:rsidR="00461AA3" w:rsidRDefault="00461AA3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49B0"/>
    <w:multiLevelType w:val="hybridMultilevel"/>
    <w:tmpl w:val="9852323C"/>
    <w:lvl w:ilvl="0" w:tplc="7CD2FA1A">
      <w:start w:val="1"/>
      <w:numFmt w:val="upperLetter"/>
      <w:lvlText w:val="%1."/>
      <w:lvlJc w:val="left"/>
      <w:pPr>
        <w:ind w:left="720" w:hanging="360"/>
      </w:pPr>
    </w:lvl>
    <w:lvl w:ilvl="1" w:tplc="5270F6EC">
      <w:start w:val="1"/>
      <w:numFmt w:val="lowerLetter"/>
      <w:lvlText w:val="%2."/>
      <w:lvlJc w:val="left"/>
      <w:pPr>
        <w:ind w:left="1440" w:hanging="360"/>
      </w:pPr>
    </w:lvl>
    <w:lvl w:ilvl="2" w:tplc="60CE240E">
      <w:start w:val="1"/>
      <w:numFmt w:val="lowerRoman"/>
      <w:lvlText w:val="%3."/>
      <w:lvlJc w:val="right"/>
      <w:pPr>
        <w:ind w:left="2160" w:hanging="180"/>
      </w:pPr>
    </w:lvl>
    <w:lvl w:ilvl="3" w:tplc="945C1274">
      <w:start w:val="1"/>
      <w:numFmt w:val="decimal"/>
      <w:lvlText w:val="%4."/>
      <w:lvlJc w:val="left"/>
      <w:pPr>
        <w:ind w:left="2880" w:hanging="360"/>
      </w:pPr>
    </w:lvl>
    <w:lvl w:ilvl="4" w:tplc="729E8CB6">
      <w:start w:val="1"/>
      <w:numFmt w:val="lowerLetter"/>
      <w:lvlText w:val="%5."/>
      <w:lvlJc w:val="left"/>
      <w:pPr>
        <w:ind w:left="3600" w:hanging="360"/>
      </w:pPr>
    </w:lvl>
    <w:lvl w:ilvl="5" w:tplc="CD48E898">
      <w:start w:val="1"/>
      <w:numFmt w:val="lowerRoman"/>
      <w:lvlText w:val="%6."/>
      <w:lvlJc w:val="right"/>
      <w:pPr>
        <w:ind w:left="4320" w:hanging="180"/>
      </w:pPr>
    </w:lvl>
    <w:lvl w:ilvl="6" w:tplc="8BDAB5FA">
      <w:start w:val="1"/>
      <w:numFmt w:val="decimal"/>
      <w:lvlText w:val="%7."/>
      <w:lvlJc w:val="left"/>
      <w:pPr>
        <w:ind w:left="5040" w:hanging="360"/>
      </w:pPr>
    </w:lvl>
    <w:lvl w:ilvl="7" w:tplc="CFB4CF9E">
      <w:start w:val="1"/>
      <w:numFmt w:val="lowerLetter"/>
      <w:lvlText w:val="%8."/>
      <w:lvlJc w:val="left"/>
      <w:pPr>
        <w:ind w:left="5760" w:hanging="360"/>
      </w:pPr>
    </w:lvl>
    <w:lvl w:ilvl="8" w:tplc="7486989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3D429A"/>
    <w:multiLevelType w:val="hybridMultilevel"/>
    <w:tmpl w:val="A80A055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566D1E"/>
    <w:multiLevelType w:val="hybridMultilevel"/>
    <w:tmpl w:val="C922D45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8A563B"/>
    <w:multiLevelType w:val="hybridMultilevel"/>
    <w:tmpl w:val="BA560DD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8825DF"/>
    <w:multiLevelType w:val="hybridMultilevel"/>
    <w:tmpl w:val="1FE85F5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6514881">
    <w:abstractNumId w:val="0"/>
  </w:num>
  <w:num w:numId="2" w16cid:durableId="1385713172">
    <w:abstractNumId w:val="1"/>
  </w:num>
  <w:num w:numId="3" w16cid:durableId="261107817">
    <w:abstractNumId w:val="4"/>
  </w:num>
  <w:num w:numId="4" w16cid:durableId="1181309748">
    <w:abstractNumId w:val="3"/>
  </w:num>
  <w:num w:numId="5" w16cid:durableId="1305742601">
    <w:abstractNumId w:val="2"/>
  </w:num>
  <w:num w:numId="6" w16cid:durableId="100270992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59E"/>
    <w:rsid w:val="000077B4"/>
    <w:rsid w:val="00015B8F"/>
    <w:rsid w:val="00022ECE"/>
    <w:rsid w:val="00042A51"/>
    <w:rsid w:val="00042D2E"/>
    <w:rsid w:val="00044C82"/>
    <w:rsid w:val="00054D9D"/>
    <w:rsid w:val="00070ED6"/>
    <w:rsid w:val="000742DC"/>
    <w:rsid w:val="000777A2"/>
    <w:rsid w:val="00084C12"/>
    <w:rsid w:val="0009462C"/>
    <w:rsid w:val="00094B12"/>
    <w:rsid w:val="00096A2C"/>
    <w:rsid w:val="00096C46"/>
    <w:rsid w:val="000A296F"/>
    <w:rsid w:val="000A2A28"/>
    <w:rsid w:val="000A5476"/>
    <w:rsid w:val="000B192D"/>
    <w:rsid w:val="000B28EE"/>
    <w:rsid w:val="000B3E37"/>
    <w:rsid w:val="000B7166"/>
    <w:rsid w:val="000D04B0"/>
    <w:rsid w:val="000D4BBE"/>
    <w:rsid w:val="000E4D9F"/>
    <w:rsid w:val="000F1C57"/>
    <w:rsid w:val="000F5615"/>
    <w:rsid w:val="00115D19"/>
    <w:rsid w:val="001201EF"/>
    <w:rsid w:val="00124BFF"/>
    <w:rsid w:val="0012560E"/>
    <w:rsid w:val="00127108"/>
    <w:rsid w:val="00134B13"/>
    <w:rsid w:val="00146BC0"/>
    <w:rsid w:val="00153C41"/>
    <w:rsid w:val="00154381"/>
    <w:rsid w:val="00163690"/>
    <w:rsid w:val="001640A7"/>
    <w:rsid w:val="00164FA7"/>
    <w:rsid w:val="00166A03"/>
    <w:rsid w:val="001718A7"/>
    <w:rsid w:val="001737CF"/>
    <w:rsid w:val="00176083"/>
    <w:rsid w:val="00184CE7"/>
    <w:rsid w:val="00192F37"/>
    <w:rsid w:val="001A1CFE"/>
    <w:rsid w:val="001A70D2"/>
    <w:rsid w:val="001C288A"/>
    <w:rsid w:val="001D64ED"/>
    <w:rsid w:val="001D657B"/>
    <w:rsid w:val="001D7A6E"/>
    <w:rsid w:val="001D7B54"/>
    <w:rsid w:val="001E0209"/>
    <w:rsid w:val="001E5508"/>
    <w:rsid w:val="001E587C"/>
    <w:rsid w:val="001F2CA2"/>
    <w:rsid w:val="001F2CCC"/>
    <w:rsid w:val="002144C0"/>
    <w:rsid w:val="00217F9A"/>
    <w:rsid w:val="00222A4B"/>
    <w:rsid w:val="0022477D"/>
    <w:rsid w:val="002254E9"/>
    <w:rsid w:val="002278A9"/>
    <w:rsid w:val="002336F9"/>
    <w:rsid w:val="0024028F"/>
    <w:rsid w:val="00244ABC"/>
    <w:rsid w:val="00281FF2"/>
    <w:rsid w:val="00282056"/>
    <w:rsid w:val="002857DE"/>
    <w:rsid w:val="00291567"/>
    <w:rsid w:val="002A22BF"/>
    <w:rsid w:val="002A2389"/>
    <w:rsid w:val="002A671D"/>
    <w:rsid w:val="002B3D4A"/>
    <w:rsid w:val="002B4D55"/>
    <w:rsid w:val="002B5EA0"/>
    <w:rsid w:val="002B6119"/>
    <w:rsid w:val="002C1F06"/>
    <w:rsid w:val="002C2E8D"/>
    <w:rsid w:val="002D3375"/>
    <w:rsid w:val="002D4E78"/>
    <w:rsid w:val="002D73D4"/>
    <w:rsid w:val="002F02A3"/>
    <w:rsid w:val="002F2022"/>
    <w:rsid w:val="002F4ABE"/>
    <w:rsid w:val="003018BA"/>
    <w:rsid w:val="0030395F"/>
    <w:rsid w:val="00305C92"/>
    <w:rsid w:val="003151C5"/>
    <w:rsid w:val="003223C8"/>
    <w:rsid w:val="003343CF"/>
    <w:rsid w:val="00341C48"/>
    <w:rsid w:val="00346FE9"/>
    <w:rsid w:val="0034759A"/>
    <w:rsid w:val="00347931"/>
    <w:rsid w:val="003503F6"/>
    <w:rsid w:val="003530DD"/>
    <w:rsid w:val="003541EE"/>
    <w:rsid w:val="00363783"/>
    <w:rsid w:val="00363F78"/>
    <w:rsid w:val="00383305"/>
    <w:rsid w:val="00385C12"/>
    <w:rsid w:val="003A0A5B"/>
    <w:rsid w:val="003A1176"/>
    <w:rsid w:val="003A2CB6"/>
    <w:rsid w:val="003C0BAE"/>
    <w:rsid w:val="003C4A0F"/>
    <w:rsid w:val="003D18A9"/>
    <w:rsid w:val="003D6CE2"/>
    <w:rsid w:val="003E1941"/>
    <w:rsid w:val="003E2FE6"/>
    <w:rsid w:val="003E49D5"/>
    <w:rsid w:val="003F38C0"/>
    <w:rsid w:val="00412946"/>
    <w:rsid w:val="00414E3C"/>
    <w:rsid w:val="0042244A"/>
    <w:rsid w:val="0042745A"/>
    <w:rsid w:val="00431D5C"/>
    <w:rsid w:val="004338FF"/>
    <w:rsid w:val="004362C6"/>
    <w:rsid w:val="00437FA2"/>
    <w:rsid w:val="0044079D"/>
    <w:rsid w:val="00445970"/>
    <w:rsid w:val="00461AA3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A4730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2BF4"/>
    <w:rsid w:val="00647FA8"/>
    <w:rsid w:val="00650C5F"/>
    <w:rsid w:val="00654934"/>
    <w:rsid w:val="0065494D"/>
    <w:rsid w:val="006620D9"/>
    <w:rsid w:val="00671140"/>
    <w:rsid w:val="00671958"/>
    <w:rsid w:val="00675843"/>
    <w:rsid w:val="006778A1"/>
    <w:rsid w:val="00693F43"/>
    <w:rsid w:val="0069552F"/>
    <w:rsid w:val="00696477"/>
    <w:rsid w:val="006D050F"/>
    <w:rsid w:val="006D6139"/>
    <w:rsid w:val="006E5D65"/>
    <w:rsid w:val="006F1282"/>
    <w:rsid w:val="006F1FBC"/>
    <w:rsid w:val="006F31E2"/>
    <w:rsid w:val="006F39DC"/>
    <w:rsid w:val="00706544"/>
    <w:rsid w:val="007072BA"/>
    <w:rsid w:val="0071620A"/>
    <w:rsid w:val="00724677"/>
    <w:rsid w:val="00725459"/>
    <w:rsid w:val="007327BD"/>
    <w:rsid w:val="00734608"/>
    <w:rsid w:val="00735C1B"/>
    <w:rsid w:val="00745302"/>
    <w:rsid w:val="007461D6"/>
    <w:rsid w:val="00746EC8"/>
    <w:rsid w:val="00754D81"/>
    <w:rsid w:val="00755837"/>
    <w:rsid w:val="00757580"/>
    <w:rsid w:val="00763BF1"/>
    <w:rsid w:val="00766FD4"/>
    <w:rsid w:val="0078168C"/>
    <w:rsid w:val="00782DF8"/>
    <w:rsid w:val="007841FB"/>
    <w:rsid w:val="00787C2A"/>
    <w:rsid w:val="00787D1F"/>
    <w:rsid w:val="00790E27"/>
    <w:rsid w:val="007A4022"/>
    <w:rsid w:val="007A6E6E"/>
    <w:rsid w:val="007C3299"/>
    <w:rsid w:val="007C3BCC"/>
    <w:rsid w:val="007C4546"/>
    <w:rsid w:val="007C6A1F"/>
    <w:rsid w:val="007D6E56"/>
    <w:rsid w:val="007E0BB0"/>
    <w:rsid w:val="007E4BE8"/>
    <w:rsid w:val="007F36E5"/>
    <w:rsid w:val="007F4155"/>
    <w:rsid w:val="0081554D"/>
    <w:rsid w:val="0081707E"/>
    <w:rsid w:val="00834ECF"/>
    <w:rsid w:val="00842E2A"/>
    <w:rsid w:val="008449B3"/>
    <w:rsid w:val="0085747A"/>
    <w:rsid w:val="0086697F"/>
    <w:rsid w:val="00881351"/>
    <w:rsid w:val="00881563"/>
    <w:rsid w:val="00884922"/>
    <w:rsid w:val="00885F64"/>
    <w:rsid w:val="008917F9"/>
    <w:rsid w:val="00894FD0"/>
    <w:rsid w:val="008A45F7"/>
    <w:rsid w:val="008C0CC0"/>
    <w:rsid w:val="008C19A9"/>
    <w:rsid w:val="008C379D"/>
    <w:rsid w:val="008C5147"/>
    <w:rsid w:val="008C5359"/>
    <w:rsid w:val="008C5363"/>
    <w:rsid w:val="008D3DFB"/>
    <w:rsid w:val="008E41FE"/>
    <w:rsid w:val="008E64F4"/>
    <w:rsid w:val="008F12C9"/>
    <w:rsid w:val="008F6E29"/>
    <w:rsid w:val="00901AF5"/>
    <w:rsid w:val="00915458"/>
    <w:rsid w:val="00915E98"/>
    <w:rsid w:val="00916188"/>
    <w:rsid w:val="00923D7D"/>
    <w:rsid w:val="00950747"/>
    <w:rsid w:val="009508DF"/>
    <w:rsid w:val="00950DAC"/>
    <w:rsid w:val="00954A07"/>
    <w:rsid w:val="00955133"/>
    <w:rsid w:val="009569D2"/>
    <w:rsid w:val="00997F14"/>
    <w:rsid w:val="009A78D9"/>
    <w:rsid w:val="009C3E31"/>
    <w:rsid w:val="009C54AE"/>
    <w:rsid w:val="009C788E"/>
    <w:rsid w:val="009D4BC6"/>
    <w:rsid w:val="009D6FA8"/>
    <w:rsid w:val="009D7A81"/>
    <w:rsid w:val="009E3B41"/>
    <w:rsid w:val="009F3C5C"/>
    <w:rsid w:val="009F4610"/>
    <w:rsid w:val="00A00233"/>
    <w:rsid w:val="00A00ECC"/>
    <w:rsid w:val="00A155EE"/>
    <w:rsid w:val="00A2245B"/>
    <w:rsid w:val="00A30110"/>
    <w:rsid w:val="00A36899"/>
    <w:rsid w:val="00A371F6"/>
    <w:rsid w:val="00A41E0F"/>
    <w:rsid w:val="00A4382A"/>
    <w:rsid w:val="00A43BF6"/>
    <w:rsid w:val="00A53FA5"/>
    <w:rsid w:val="00A54817"/>
    <w:rsid w:val="00A601C8"/>
    <w:rsid w:val="00A60799"/>
    <w:rsid w:val="00A75563"/>
    <w:rsid w:val="00A77C4E"/>
    <w:rsid w:val="00A84C85"/>
    <w:rsid w:val="00A9116A"/>
    <w:rsid w:val="00A97DE1"/>
    <w:rsid w:val="00A97EA8"/>
    <w:rsid w:val="00AB053C"/>
    <w:rsid w:val="00AB6DA7"/>
    <w:rsid w:val="00AD1146"/>
    <w:rsid w:val="00AD27D3"/>
    <w:rsid w:val="00AD66D6"/>
    <w:rsid w:val="00AE1160"/>
    <w:rsid w:val="00AE203C"/>
    <w:rsid w:val="00AE2E74"/>
    <w:rsid w:val="00AE5FCB"/>
    <w:rsid w:val="00AF2C1E"/>
    <w:rsid w:val="00B0440F"/>
    <w:rsid w:val="00B06142"/>
    <w:rsid w:val="00B123DD"/>
    <w:rsid w:val="00B135B1"/>
    <w:rsid w:val="00B3130B"/>
    <w:rsid w:val="00B3242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3AC"/>
    <w:rsid w:val="00B90885"/>
    <w:rsid w:val="00BB4A37"/>
    <w:rsid w:val="00BB520A"/>
    <w:rsid w:val="00BD3869"/>
    <w:rsid w:val="00BD66E9"/>
    <w:rsid w:val="00BD6FF4"/>
    <w:rsid w:val="00BF2C41"/>
    <w:rsid w:val="00C058B4"/>
    <w:rsid w:val="00C05F44"/>
    <w:rsid w:val="00C131B5"/>
    <w:rsid w:val="00C156E0"/>
    <w:rsid w:val="00C16ABF"/>
    <w:rsid w:val="00C170AE"/>
    <w:rsid w:val="00C256D8"/>
    <w:rsid w:val="00C26CB7"/>
    <w:rsid w:val="00C324C1"/>
    <w:rsid w:val="00C3641A"/>
    <w:rsid w:val="00C36992"/>
    <w:rsid w:val="00C55AF7"/>
    <w:rsid w:val="00C56036"/>
    <w:rsid w:val="00C61DC5"/>
    <w:rsid w:val="00C67E92"/>
    <w:rsid w:val="00C70A26"/>
    <w:rsid w:val="00C766DF"/>
    <w:rsid w:val="00C804C7"/>
    <w:rsid w:val="00C8327D"/>
    <w:rsid w:val="00C91887"/>
    <w:rsid w:val="00C9281B"/>
    <w:rsid w:val="00C947B7"/>
    <w:rsid w:val="00C94B98"/>
    <w:rsid w:val="00CA2B96"/>
    <w:rsid w:val="00CA5089"/>
    <w:rsid w:val="00CA5DDE"/>
    <w:rsid w:val="00CB46CD"/>
    <w:rsid w:val="00CD6897"/>
    <w:rsid w:val="00CE5BAC"/>
    <w:rsid w:val="00CF1E33"/>
    <w:rsid w:val="00CF25BE"/>
    <w:rsid w:val="00CF5941"/>
    <w:rsid w:val="00CF78ED"/>
    <w:rsid w:val="00D02B25"/>
    <w:rsid w:val="00D02EBA"/>
    <w:rsid w:val="00D03D9C"/>
    <w:rsid w:val="00D17C3C"/>
    <w:rsid w:val="00D26B2C"/>
    <w:rsid w:val="00D352C9"/>
    <w:rsid w:val="00D367B2"/>
    <w:rsid w:val="00D425B2"/>
    <w:rsid w:val="00D428D6"/>
    <w:rsid w:val="00D552B2"/>
    <w:rsid w:val="00D608D1"/>
    <w:rsid w:val="00D66960"/>
    <w:rsid w:val="00D74119"/>
    <w:rsid w:val="00D8075B"/>
    <w:rsid w:val="00D8678B"/>
    <w:rsid w:val="00D942D5"/>
    <w:rsid w:val="00DA2114"/>
    <w:rsid w:val="00DC01AC"/>
    <w:rsid w:val="00DD6515"/>
    <w:rsid w:val="00DE09C0"/>
    <w:rsid w:val="00DE4A14"/>
    <w:rsid w:val="00DF320D"/>
    <w:rsid w:val="00DF3687"/>
    <w:rsid w:val="00DF71C8"/>
    <w:rsid w:val="00E129B8"/>
    <w:rsid w:val="00E21E7D"/>
    <w:rsid w:val="00E22FBC"/>
    <w:rsid w:val="00E24BF5"/>
    <w:rsid w:val="00E25338"/>
    <w:rsid w:val="00E37DD1"/>
    <w:rsid w:val="00E51E44"/>
    <w:rsid w:val="00E5631A"/>
    <w:rsid w:val="00E63348"/>
    <w:rsid w:val="00E77E88"/>
    <w:rsid w:val="00E8107D"/>
    <w:rsid w:val="00E856D9"/>
    <w:rsid w:val="00E87C88"/>
    <w:rsid w:val="00E93ABF"/>
    <w:rsid w:val="00E960BB"/>
    <w:rsid w:val="00E96FA5"/>
    <w:rsid w:val="00E97A30"/>
    <w:rsid w:val="00EA0F46"/>
    <w:rsid w:val="00EA2074"/>
    <w:rsid w:val="00EA4832"/>
    <w:rsid w:val="00EA4E9D"/>
    <w:rsid w:val="00EA52AF"/>
    <w:rsid w:val="00EB5401"/>
    <w:rsid w:val="00EC0E9B"/>
    <w:rsid w:val="00EC35AB"/>
    <w:rsid w:val="00EC4899"/>
    <w:rsid w:val="00ED03AB"/>
    <w:rsid w:val="00ED1894"/>
    <w:rsid w:val="00ED32D2"/>
    <w:rsid w:val="00EE32DE"/>
    <w:rsid w:val="00EE5457"/>
    <w:rsid w:val="00F070AB"/>
    <w:rsid w:val="00F1241F"/>
    <w:rsid w:val="00F17567"/>
    <w:rsid w:val="00F27A7B"/>
    <w:rsid w:val="00F505BB"/>
    <w:rsid w:val="00F52279"/>
    <w:rsid w:val="00F526AF"/>
    <w:rsid w:val="00F617C3"/>
    <w:rsid w:val="00F628F7"/>
    <w:rsid w:val="00F62FFD"/>
    <w:rsid w:val="00F7066B"/>
    <w:rsid w:val="00F7179C"/>
    <w:rsid w:val="00F7515C"/>
    <w:rsid w:val="00F76273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66E7A35"/>
    <w:rsid w:val="26D20215"/>
    <w:rsid w:val="52F27840"/>
    <w:rsid w:val="78B4BFD0"/>
    <w:rsid w:val="7AC35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5D824"/>
  <w15:docId w15:val="{E1A89CFF-E17A-40E9-A2A4-1B532E60A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f5d14ffa2e7941c1b648b8d330a24638&amp;wdorigin=TEAMS-MAGLEV.teamsSdk_ns.rwc&amp;wdexp=TEAMS-TREATMENT&amp;wdhostclicktime=1773069818058&amp;wdenableroaming=1&amp;mscc=1&amp;hid=F355FEA1-A026-F000-CEE0-030B52D25A01.0&amp;uih=sharepointcom&amp;wdlcid=pl-PL&amp;jsapi=1&amp;jsapiver=v2&amp;corrid=c1718a82-451a-a000-baa6-1771fa06d3da&amp;usid=c1718a82-451a-a000-baa6-1771fa06d3da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16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f5d14ffa2e7941c1b648b8d330a24638&amp;wdorigin=TEAMS-MAGLEV.teamsSdk_ns.rwc&amp;wdexp=TEAMS-TREATMENT&amp;wdhostclicktime=1773069818058&amp;wdenableroaming=1&amp;mscc=1&amp;hid=F355FEA1-A026-F000-CEE0-030B52D25A01.0&amp;uih=sharepointcom&amp;wdlcid=pl-PL&amp;jsapi=1&amp;jsapiver=v2&amp;corrid=c1718a82-451a-a000-baa6-1771fa06d3da&amp;usid=c1718a82-451a-a000-baa6-1771fa06d3da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16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FD37EC-17A5-47AF-BBCF-CADB317854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FC5BF7-E0FD-425E-8D96-627813E1AB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7D6530-D500-4F03-9648-4B56D3FFE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6D1BB8-5841-4A0C-B036-93E0FAE168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1412</Words>
  <Characters>8472</Characters>
  <Application>Microsoft Office Word</Application>
  <DocSecurity>0</DocSecurity>
  <Lines>70</Lines>
  <Paragraphs>19</Paragraphs>
  <ScaleCrop>false</ScaleCrop>
  <Company>Hewlett-Packard Company</Company>
  <LinksUpToDate>false</LinksUpToDate>
  <CharactersWithSpaces>9865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9</cp:revision>
  <cp:lastPrinted>2019-02-06T12:12:00Z</cp:lastPrinted>
  <dcterms:created xsi:type="dcterms:W3CDTF">2024-10-06T08:58:00Z</dcterms:created>
  <dcterms:modified xsi:type="dcterms:W3CDTF">2026-03-14T17:15:00Z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